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8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2"/>
        <w:gridCol w:w="9"/>
        <w:gridCol w:w="7367"/>
        <w:gridCol w:w="7"/>
        <w:gridCol w:w="3395"/>
        <w:gridCol w:w="7"/>
        <w:gridCol w:w="1953"/>
        <w:gridCol w:w="22"/>
        <w:gridCol w:w="9"/>
        <w:gridCol w:w="2519"/>
        <w:gridCol w:w="25"/>
        <w:gridCol w:w="1136"/>
        <w:gridCol w:w="1138"/>
        <w:gridCol w:w="1278"/>
        <w:gridCol w:w="1848"/>
      </w:tblGrid>
      <w:tr w:rsidR="00156F7E" w:rsidRPr="00374643" w:rsidTr="00BC0EC2">
        <w:trPr>
          <w:trHeight w:val="874"/>
          <w:tblHeader/>
        </w:trPr>
        <w:tc>
          <w:tcPr>
            <w:tcW w:w="113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Позиция</w:t>
            </w:r>
          </w:p>
        </w:tc>
        <w:tc>
          <w:tcPr>
            <w:tcW w:w="7367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402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82" w:type="dxa"/>
            <w:gridSpan w:val="3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Код оборудования, изделия, материала</w:t>
            </w:r>
          </w:p>
        </w:tc>
        <w:tc>
          <w:tcPr>
            <w:tcW w:w="2553" w:type="dxa"/>
            <w:gridSpan w:val="3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Завод-изготовитель</w:t>
            </w:r>
          </w:p>
        </w:tc>
        <w:tc>
          <w:tcPr>
            <w:tcW w:w="1136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изме-рения</w:t>
            </w:r>
            <w:proofErr w:type="spellEnd"/>
            <w:proofErr w:type="gramEnd"/>
          </w:p>
        </w:tc>
        <w:tc>
          <w:tcPr>
            <w:tcW w:w="113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proofErr w:type="spellStart"/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Коли-чество</w:t>
            </w:r>
            <w:proofErr w:type="spellEnd"/>
            <w:proofErr w:type="gramEnd"/>
          </w:p>
        </w:tc>
        <w:tc>
          <w:tcPr>
            <w:tcW w:w="127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 xml:space="preserve">Масса единицы, </w:t>
            </w:r>
            <w:proofErr w:type="gramStart"/>
            <w:r w:rsidRPr="00374643">
              <w:rPr>
                <w:rFonts w:ascii="ISOCPEUR" w:hAnsi="ISOCPEUR"/>
                <w:i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8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</w:rPr>
              <w:t>Примечание</w:t>
            </w:r>
          </w:p>
        </w:tc>
      </w:tr>
      <w:tr w:rsidR="00156F7E" w:rsidRPr="00374643" w:rsidTr="00BC0EC2">
        <w:trPr>
          <w:trHeight w:val="454"/>
          <w:tblHeader/>
        </w:trPr>
        <w:tc>
          <w:tcPr>
            <w:tcW w:w="1131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7367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982" w:type="dxa"/>
            <w:gridSpan w:val="3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2553" w:type="dxa"/>
            <w:gridSpan w:val="3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136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13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127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848" w:type="dxa"/>
            <w:vAlign w:val="center"/>
          </w:tcPr>
          <w:p w:rsidR="00156F7E" w:rsidRPr="00374643" w:rsidRDefault="00156F7E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  <w:r w:rsidRPr="00374643">
              <w:rPr>
                <w:rFonts w:ascii="ISOCPEUR" w:hAnsi="ISOCPEUR"/>
                <w:i/>
                <w:sz w:val="24"/>
                <w:szCs w:val="24"/>
                <w:lang w:val="en-US"/>
              </w:rPr>
              <w:t>9</w:t>
            </w:r>
          </w:p>
        </w:tc>
      </w:tr>
      <w:tr w:rsidR="00832B26" w:rsidRPr="00C441E7" w:rsidTr="00BC0EC2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441E7" w:rsidRDefault="00832B26" w:rsidP="00832B26">
            <w:pPr>
              <w:ind w:left="460"/>
              <w:rPr>
                <w:rFonts w:ascii="ISOCPEUR" w:hAnsi="ISOCPEUR"/>
                <w:i/>
                <w:color w:val="FF0000"/>
                <w:sz w:val="24"/>
                <w:szCs w:val="24"/>
              </w:rPr>
            </w:pP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936F56" w:rsidRDefault="00832B26" w:rsidP="00936F56">
            <w:pPr>
              <w:pStyle w:val="2"/>
              <w:framePr w:hSpace="180" w:wrap="auto" w:vAnchor="text" w:hAnchor="text" w:x="12134" w:y="1"/>
              <w:jc w:val="center"/>
              <w:rPr>
                <w:rFonts w:ascii="ISOCPEUR" w:eastAsiaTheme="minorEastAsia" w:hAnsi="ISOCPEUR" w:cs="ISOCPEUR"/>
                <w:i/>
                <w:iCs/>
                <w:szCs w:val="24"/>
              </w:rPr>
            </w:pPr>
            <w:r w:rsidRPr="00936F56">
              <w:rPr>
                <w:rFonts w:ascii="ISOCPEUR" w:hAnsi="ISOCPEUR"/>
                <w:b/>
                <w:i/>
                <w:iCs/>
                <w:szCs w:val="24"/>
              </w:rPr>
              <w:t>I. ПРОТИВОПОЖАРНОЕ ОБОРУДОВАНИЕ.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441E7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441E7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441E7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441E7" w:rsidRDefault="00832B26" w:rsidP="00832B26">
            <w:pPr>
              <w:jc w:val="center"/>
              <w:rPr>
                <w:color w:val="FF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441E7" w:rsidRDefault="00832B26" w:rsidP="00832B26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441E7" w:rsidRDefault="00832B26" w:rsidP="00832B26">
            <w:pPr>
              <w:jc w:val="center"/>
              <w:rPr>
                <w:rFonts w:ascii="ISOCPEUR" w:hAnsi="ISOCPEUR"/>
                <w:i/>
                <w:color w:val="FF0000"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441E7" w:rsidRDefault="00832B26" w:rsidP="008B7E63">
            <w:pPr>
              <w:jc w:val="center"/>
              <w:rPr>
                <w:rFonts w:ascii="ISOCPEUR" w:hAnsi="ISOCPEUR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BC0EC2" w:rsidRPr="00F16F52" w:rsidTr="00BC0EC2">
        <w:trPr>
          <w:cantSplit/>
          <w:trHeight w:val="454"/>
        </w:trPr>
        <w:tc>
          <w:tcPr>
            <w:tcW w:w="1122" w:type="dxa"/>
            <w:vAlign w:val="center"/>
          </w:tcPr>
          <w:p w:rsidR="00BC0EC2" w:rsidRPr="00F16F52" w:rsidRDefault="00BC0EC2" w:rsidP="00F360BC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F16F52"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383" w:type="dxa"/>
            <w:gridSpan w:val="3"/>
            <w:vAlign w:val="center"/>
          </w:tcPr>
          <w:p w:rsidR="00BC0EC2" w:rsidRPr="00F16F52" w:rsidRDefault="00BC0EC2" w:rsidP="00F360BC">
            <w:pPr>
              <w:pStyle w:val="2"/>
              <w:ind w:right="33"/>
              <w:jc w:val="both"/>
              <w:rPr>
                <w:rFonts w:ascii="ISOCPEUR" w:hAnsi="ISOCPEUR"/>
                <w:i/>
                <w:iCs/>
                <w:szCs w:val="24"/>
              </w:rPr>
            </w:pPr>
            <w:r w:rsidRPr="00F16F52">
              <w:rPr>
                <w:rFonts w:ascii="ISOCPEUR" w:hAnsi="ISOCPEUR"/>
                <w:i/>
                <w:iCs/>
                <w:szCs w:val="24"/>
              </w:rPr>
              <w:t xml:space="preserve">Шкаф пожарный навесной  ШПК «Пульс 320 Н» с местом для двух огнетушителей (белого цвета) </w:t>
            </w:r>
          </w:p>
        </w:tc>
        <w:tc>
          <w:tcPr>
            <w:tcW w:w="3402" w:type="dxa"/>
            <w:gridSpan w:val="2"/>
            <w:vAlign w:val="center"/>
          </w:tcPr>
          <w:p w:rsidR="00BC0EC2" w:rsidRPr="00F16F52" w:rsidRDefault="00BC0EC2" w:rsidP="00F360BC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F16F52">
              <w:rPr>
                <w:rFonts w:ascii="ISOCPEUR" w:hAnsi="ISOCPEUR"/>
                <w:i/>
                <w:iCs/>
                <w:sz w:val="24"/>
                <w:szCs w:val="24"/>
              </w:rPr>
              <w:t>Пульс 320 Н</w:t>
            </w:r>
          </w:p>
        </w:tc>
        <w:tc>
          <w:tcPr>
            <w:tcW w:w="1984" w:type="dxa"/>
            <w:gridSpan w:val="3"/>
            <w:vAlign w:val="center"/>
          </w:tcPr>
          <w:p w:rsidR="00BC0EC2" w:rsidRPr="00F16F52" w:rsidRDefault="00BC0EC2" w:rsidP="00F360BC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2544" w:type="dxa"/>
            <w:gridSpan w:val="2"/>
            <w:vAlign w:val="center"/>
          </w:tcPr>
          <w:p w:rsidR="00BC0EC2" w:rsidRPr="00F16F52" w:rsidRDefault="00BC0EC2" w:rsidP="00F360BC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:rsidR="00BC0EC2" w:rsidRPr="00F16F52" w:rsidRDefault="00BC0EC2" w:rsidP="00F360BC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F16F52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vAlign w:val="center"/>
          </w:tcPr>
          <w:p w:rsidR="00BC0EC2" w:rsidRPr="00F16F52" w:rsidRDefault="00BC0EC2" w:rsidP="00F360BC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8" w:type="dxa"/>
          </w:tcPr>
          <w:p w:rsidR="00BC0EC2" w:rsidRPr="00F16F52" w:rsidRDefault="00BC0EC2" w:rsidP="00F360BC">
            <w:pPr>
              <w:rPr>
                <w:sz w:val="24"/>
              </w:rPr>
            </w:pPr>
          </w:p>
        </w:tc>
        <w:tc>
          <w:tcPr>
            <w:tcW w:w="1848" w:type="dxa"/>
            <w:vAlign w:val="center"/>
          </w:tcPr>
          <w:p w:rsidR="00BC0EC2" w:rsidRPr="00F16F52" w:rsidRDefault="00BC0EC2" w:rsidP="00F360BC">
            <w:pPr>
              <w:jc w:val="center"/>
              <w:rPr>
                <w:rFonts w:ascii="ISOCPEUR" w:hAnsi="ISOCPEUR"/>
                <w:i/>
                <w:sz w:val="26"/>
              </w:rPr>
            </w:pPr>
            <w:bookmarkStart w:id="0" w:name="_GoBack"/>
            <w:bookmarkEnd w:id="0"/>
          </w:p>
        </w:tc>
      </w:tr>
      <w:tr w:rsidR="00832B26" w:rsidRPr="00CC3E1C" w:rsidTr="00BC0EC2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CC3E1C" w:rsidP="00160383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Огнетушитель </w:t>
            </w:r>
            <w:r w:rsidR="00CC3E1C"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углекислотный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О</w:t>
            </w:r>
            <w:r w:rsidR="00CC3E1C"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-3(3)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BC0EC2" w:rsidP="00832B26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26" w:rsidRPr="00CC3E1C" w:rsidRDefault="00832B26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BC0EC2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160383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BC0EC2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Рукава пожарные напорные из синтетических волокон с латексным гидроизоляционным слоем в комплекте с соединительными головками, длина </w:t>
            </w:r>
            <w:r w:rsidR="00BC0EC2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2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0.0 м.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4535D0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BC0EC2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160383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9642F6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Вентиль пожарный  </w:t>
            </w:r>
            <w:proofErr w:type="spellStart"/>
            <w:proofErr w:type="gramStart"/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D</w:t>
            </w:r>
            <w:proofErr w:type="gramEnd"/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у</w:t>
            </w:r>
            <w:proofErr w:type="spellEnd"/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</w:t>
            </w:r>
            <w:r w:rsidR="009642F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50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мм, чугунный угловой муфтовый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4535D0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BC0EC2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160383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5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BC0EC2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Ствол ручной пожарный РС-</w:t>
            </w:r>
            <w:r w:rsidR="009642F6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50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с диаметром спрыска наконечника 1</w:t>
            </w:r>
            <w:r w:rsidR="00BC0EC2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6</w:t>
            </w: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мм.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4535D0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CC3E1C" w:rsidRPr="00CC3E1C" w:rsidTr="00BC0EC2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160383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sz w:val="24"/>
                <w:szCs w:val="24"/>
              </w:rPr>
              <w:t>6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9642F6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CC3E1C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Головка </w:t>
            </w:r>
            <w:r w:rsidR="00BC0EC2" w:rsidRPr="00BC0EC2">
              <w:rPr>
                <w:rFonts w:ascii="ISOCPEUR" w:hAnsi="ISOCPEUR"/>
                <w:sz w:val="24"/>
              </w:rPr>
              <w:t xml:space="preserve"> </w:t>
            </w:r>
            <w:proofErr w:type="spellStart"/>
            <w:r w:rsidR="00BC0EC2" w:rsidRPr="00BC0EC2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цапковая</w:t>
            </w:r>
            <w:proofErr w:type="spellEnd"/>
            <w:r w:rsidR="00BC0EC2" w:rsidRPr="00BC0EC2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 ГЦ-50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32B26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 w:rsidRPr="00CC3E1C">
              <w:rPr>
                <w:rFonts w:ascii="ISOCPEUR" w:hAnsi="ISOCPEUR"/>
                <w:i/>
                <w:iCs/>
                <w:sz w:val="24"/>
                <w:szCs w:val="24"/>
              </w:rPr>
              <w:t>шт.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4535D0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CC3E1C" w:rsidRDefault="00CC3E1C" w:rsidP="008B7E63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4535D0" w:rsidRPr="0004375D" w:rsidTr="00F360BC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D0" w:rsidRPr="00BC0EC2" w:rsidRDefault="004535D0" w:rsidP="00F360BC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7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D0" w:rsidRPr="00BC0EC2" w:rsidRDefault="004535D0" w:rsidP="00F360BC">
            <w:pPr>
              <w:rPr>
                <w:rFonts w:ascii="ISOCPEUR" w:hAnsi="ISOCPEUR"/>
                <w:i/>
                <w:sz w:val="24"/>
              </w:rPr>
            </w:pPr>
            <w:r w:rsidRPr="00BC0EC2">
              <w:rPr>
                <w:rFonts w:ascii="ISOCPEUR" w:hAnsi="ISOCPEUR"/>
                <w:i/>
                <w:sz w:val="24"/>
              </w:rPr>
              <w:t xml:space="preserve">Труба стальная электросварная, </w:t>
            </w:r>
            <w:proofErr w:type="spellStart"/>
            <w:proofErr w:type="gramStart"/>
            <w:r w:rsidRPr="00BC0EC2">
              <w:rPr>
                <w:rFonts w:ascii="ISOCPEUR" w:hAnsi="ISOCPEUR"/>
                <w:i/>
                <w:sz w:val="24"/>
              </w:rPr>
              <w:t>D</w:t>
            </w:r>
            <w:proofErr w:type="gramEnd"/>
            <w:r w:rsidRPr="00BC0EC2">
              <w:rPr>
                <w:rFonts w:ascii="ISOCPEUR" w:hAnsi="ISOCPEUR"/>
                <w:i/>
                <w:sz w:val="24"/>
              </w:rPr>
              <w:t>н</w:t>
            </w:r>
            <w:proofErr w:type="spellEnd"/>
            <w:r w:rsidRPr="00BC0EC2">
              <w:rPr>
                <w:rFonts w:ascii="ISOCPEUR" w:hAnsi="ISOCPEUR"/>
                <w:i/>
                <w:sz w:val="24"/>
              </w:rPr>
              <w:t xml:space="preserve"> 57*4.0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D0" w:rsidRPr="00BC0EC2" w:rsidRDefault="004535D0" w:rsidP="00F360BC">
            <w:pPr>
              <w:jc w:val="center"/>
              <w:rPr>
                <w:rFonts w:ascii="ISOCPEUR" w:hAnsi="ISOCPEUR"/>
                <w:i/>
                <w:sz w:val="24"/>
              </w:rPr>
            </w:pPr>
            <w:r w:rsidRPr="00BC0EC2">
              <w:rPr>
                <w:rFonts w:ascii="ISOCPEUR" w:hAnsi="ISOCPEUR"/>
                <w:i/>
                <w:sz w:val="24"/>
              </w:rPr>
              <w:t>ГОСТ 10704-2001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D0" w:rsidRPr="00BC0EC2" w:rsidRDefault="004535D0" w:rsidP="00F360BC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D0" w:rsidRPr="00BC0EC2" w:rsidRDefault="004535D0" w:rsidP="00F360BC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D0" w:rsidRPr="00BC0EC2" w:rsidRDefault="004535D0" w:rsidP="00F360BC">
            <w:pPr>
              <w:jc w:val="center"/>
              <w:rPr>
                <w:rFonts w:ascii="ISOCPEUR" w:hAnsi="ISOCPEUR"/>
                <w:i/>
                <w:sz w:val="24"/>
              </w:rPr>
            </w:pPr>
            <w:r w:rsidRPr="00BC0EC2">
              <w:rPr>
                <w:rFonts w:ascii="ISOCPEUR" w:hAnsi="ISOCPEUR"/>
                <w:i/>
                <w:sz w:val="24"/>
              </w:rPr>
              <w:t>п.</w:t>
            </w:r>
            <w:proofErr w:type="gramStart"/>
            <w:r w:rsidRPr="00BC0EC2">
              <w:rPr>
                <w:rFonts w:ascii="ISOCPEUR" w:hAnsi="ISOCPEUR"/>
                <w:i/>
                <w:sz w:val="24"/>
              </w:rPr>
              <w:t>м</w:t>
            </w:r>
            <w:proofErr w:type="gramEnd"/>
            <w:r w:rsidRPr="00BC0EC2">
              <w:rPr>
                <w:rFonts w:ascii="ISOCPEUR" w:hAnsi="ISOCPEUR"/>
                <w:i/>
                <w:sz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D0" w:rsidRPr="00BC0EC2" w:rsidRDefault="004535D0" w:rsidP="004535D0">
            <w:pPr>
              <w:jc w:val="center"/>
              <w:rPr>
                <w:rFonts w:ascii="ISOCPEUR" w:hAnsi="ISOCPEUR"/>
                <w:i/>
                <w:sz w:val="24"/>
              </w:rPr>
            </w:pPr>
            <w:r>
              <w:rPr>
                <w:rFonts w:ascii="ISOCPEUR" w:hAnsi="ISOCPEUR"/>
                <w:i/>
                <w:sz w:val="24"/>
              </w:rPr>
              <w:t>46</w:t>
            </w:r>
            <w:r w:rsidRPr="00BC0EC2">
              <w:rPr>
                <w:rFonts w:ascii="ISOCPEUR" w:hAnsi="ISOCPEUR"/>
                <w:i/>
                <w:sz w:val="24"/>
              </w:rPr>
              <w:t>.0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D0" w:rsidRPr="00BC0EC2" w:rsidRDefault="004535D0" w:rsidP="00F360BC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5D0" w:rsidRPr="00BC0EC2" w:rsidRDefault="004535D0" w:rsidP="00F360BC">
            <w:pPr>
              <w:rPr>
                <w:rFonts w:ascii="ISOCPEUR" w:hAnsi="ISOCPEUR"/>
                <w:i/>
                <w:sz w:val="24"/>
              </w:rPr>
            </w:pPr>
          </w:p>
        </w:tc>
      </w:tr>
      <w:tr w:rsidR="0084504B" w:rsidRPr="00374643" w:rsidTr="00BC0EC2">
        <w:trPr>
          <w:cantSplit/>
          <w:trHeight w:val="454"/>
        </w:trPr>
        <w:tc>
          <w:tcPr>
            <w:tcW w:w="1122" w:type="dxa"/>
            <w:vAlign w:val="center"/>
          </w:tcPr>
          <w:p w:rsidR="0084504B" w:rsidRPr="00190A10" w:rsidRDefault="00160383" w:rsidP="00160383">
            <w:pPr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     </w:t>
            </w:r>
            <w:r w:rsidR="0084504B">
              <w:rPr>
                <w:rFonts w:ascii="ISOCPEUR" w:hAnsi="ISOCPEUR"/>
                <w:i/>
                <w:sz w:val="24"/>
                <w:szCs w:val="24"/>
              </w:rPr>
              <w:t>8</w:t>
            </w:r>
          </w:p>
        </w:tc>
        <w:tc>
          <w:tcPr>
            <w:tcW w:w="7376" w:type="dxa"/>
            <w:gridSpan w:val="2"/>
            <w:vAlign w:val="center"/>
          </w:tcPr>
          <w:p w:rsidR="0084504B" w:rsidRPr="00AC65C4" w:rsidRDefault="0084504B" w:rsidP="009642F6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Тройник стальной приварной, </w:t>
            </w:r>
            <w:proofErr w:type="spellStart"/>
            <w:proofErr w:type="gramStart"/>
            <w:r w:rsidRPr="00AC65C4">
              <w:rPr>
                <w:rFonts w:ascii="ISOCPEUR" w:hAnsi="ISOCPEUR"/>
                <w:i/>
                <w:sz w:val="24"/>
                <w:szCs w:val="24"/>
              </w:rPr>
              <w:t>D</w:t>
            </w:r>
            <w:proofErr w:type="gramEnd"/>
            <w:r w:rsidRPr="00AC65C4">
              <w:rPr>
                <w:rFonts w:ascii="ISOCPEUR" w:hAnsi="ISOCPEUR"/>
                <w:i/>
                <w:sz w:val="24"/>
                <w:szCs w:val="24"/>
              </w:rPr>
              <w:t>у</w:t>
            </w:r>
            <w:proofErr w:type="spellEnd"/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 w:rsidR="009642F6">
              <w:rPr>
                <w:rFonts w:ascii="ISOCPEUR" w:hAnsi="ISOCPEUR"/>
                <w:i/>
                <w:sz w:val="24"/>
                <w:szCs w:val="24"/>
              </w:rPr>
              <w:t>50</w:t>
            </w:r>
          </w:p>
        </w:tc>
        <w:tc>
          <w:tcPr>
            <w:tcW w:w="3402" w:type="dxa"/>
            <w:gridSpan w:val="2"/>
            <w:vAlign w:val="center"/>
          </w:tcPr>
          <w:p w:rsidR="0084504B" w:rsidRPr="00AC65C4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ГОСТ 17376-2001</w:t>
            </w:r>
          </w:p>
        </w:tc>
        <w:tc>
          <w:tcPr>
            <w:tcW w:w="1960" w:type="dxa"/>
            <w:gridSpan w:val="2"/>
            <w:vAlign w:val="center"/>
          </w:tcPr>
          <w:p w:rsidR="0084504B" w:rsidRPr="00AC65C4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vAlign w:val="center"/>
          </w:tcPr>
          <w:p w:rsidR="0084504B" w:rsidRPr="00AC65C4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84504B" w:rsidRPr="00AC65C4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8" w:type="dxa"/>
            <w:vAlign w:val="center"/>
          </w:tcPr>
          <w:p w:rsidR="0084504B" w:rsidRPr="00AC65C4" w:rsidRDefault="004535D0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center"/>
          </w:tcPr>
          <w:p w:rsidR="0084504B" w:rsidRPr="00374643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84504B" w:rsidRPr="00374643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84504B" w:rsidRPr="00374643" w:rsidTr="00BC0EC2">
        <w:trPr>
          <w:cantSplit/>
          <w:trHeight w:val="454"/>
        </w:trPr>
        <w:tc>
          <w:tcPr>
            <w:tcW w:w="1122" w:type="dxa"/>
            <w:vAlign w:val="center"/>
          </w:tcPr>
          <w:p w:rsidR="0084504B" w:rsidRPr="00190A10" w:rsidRDefault="00160383" w:rsidP="00160383">
            <w:pPr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     </w:t>
            </w:r>
            <w:r w:rsidR="0084504B">
              <w:rPr>
                <w:rFonts w:ascii="ISOCPEUR" w:hAnsi="ISOCPEUR"/>
                <w:i/>
                <w:sz w:val="24"/>
                <w:szCs w:val="24"/>
              </w:rPr>
              <w:t>9</w:t>
            </w:r>
          </w:p>
        </w:tc>
        <w:tc>
          <w:tcPr>
            <w:tcW w:w="7376" w:type="dxa"/>
            <w:gridSpan w:val="2"/>
            <w:vAlign w:val="center"/>
          </w:tcPr>
          <w:p w:rsidR="0084504B" w:rsidRPr="00AC65C4" w:rsidRDefault="0084504B" w:rsidP="009642F6">
            <w:pPr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Отвод стальной крутоизогнутый 90°, приварной, </w:t>
            </w:r>
            <w:proofErr w:type="spellStart"/>
            <w:proofErr w:type="gramStart"/>
            <w:r w:rsidRPr="00AC65C4">
              <w:rPr>
                <w:rFonts w:ascii="ISOCPEUR" w:hAnsi="ISOCPEUR"/>
                <w:i/>
                <w:sz w:val="24"/>
                <w:szCs w:val="24"/>
              </w:rPr>
              <w:t>D</w:t>
            </w:r>
            <w:proofErr w:type="gramEnd"/>
            <w:r w:rsidRPr="00AC65C4">
              <w:rPr>
                <w:rFonts w:ascii="ISOCPEUR" w:hAnsi="ISOCPEUR"/>
                <w:i/>
                <w:sz w:val="24"/>
                <w:szCs w:val="24"/>
              </w:rPr>
              <w:t>у</w:t>
            </w:r>
            <w:proofErr w:type="spellEnd"/>
            <w:r w:rsidRPr="00AC65C4"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 w:rsidR="009642F6">
              <w:rPr>
                <w:rFonts w:ascii="ISOCPEUR" w:hAnsi="ISOCPEUR"/>
                <w:i/>
                <w:sz w:val="24"/>
                <w:szCs w:val="24"/>
              </w:rPr>
              <w:t>50</w:t>
            </w:r>
          </w:p>
        </w:tc>
        <w:tc>
          <w:tcPr>
            <w:tcW w:w="3402" w:type="dxa"/>
            <w:gridSpan w:val="2"/>
            <w:vAlign w:val="center"/>
          </w:tcPr>
          <w:p w:rsidR="0084504B" w:rsidRPr="00AC65C4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ГОСТ 17375-2001</w:t>
            </w:r>
          </w:p>
        </w:tc>
        <w:tc>
          <w:tcPr>
            <w:tcW w:w="1960" w:type="dxa"/>
            <w:gridSpan w:val="2"/>
            <w:vAlign w:val="center"/>
          </w:tcPr>
          <w:p w:rsidR="0084504B" w:rsidRPr="00AC65C4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vAlign w:val="center"/>
          </w:tcPr>
          <w:p w:rsidR="0084504B" w:rsidRPr="00AC65C4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84504B" w:rsidRPr="00AC65C4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AC65C4">
              <w:rPr>
                <w:rFonts w:ascii="ISOCPEUR" w:hAnsi="ISOCPEUR"/>
                <w:i/>
                <w:sz w:val="24"/>
                <w:szCs w:val="24"/>
              </w:rPr>
              <w:t>шт.</w:t>
            </w:r>
          </w:p>
        </w:tc>
        <w:tc>
          <w:tcPr>
            <w:tcW w:w="1138" w:type="dxa"/>
            <w:vAlign w:val="center"/>
          </w:tcPr>
          <w:p w:rsidR="0084504B" w:rsidRPr="00AC65C4" w:rsidRDefault="004535D0" w:rsidP="009642F6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1278" w:type="dxa"/>
            <w:vAlign w:val="center"/>
          </w:tcPr>
          <w:p w:rsidR="0084504B" w:rsidRPr="00374643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84504B" w:rsidRPr="00374643" w:rsidRDefault="0084504B" w:rsidP="0053447B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CC3E1C" w:rsidRPr="0084504B" w:rsidTr="00BC0EC2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160383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 w:rsidRPr="0084504B">
              <w:rPr>
                <w:rFonts w:ascii="ISOCPEUR" w:hAnsi="ISOCPEUR"/>
                <w:i/>
                <w:sz w:val="24"/>
                <w:szCs w:val="24"/>
              </w:rPr>
              <w:t>10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3D4D61" w:rsidP="00CC3E1C">
            <w:pPr>
              <w:pStyle w:val="4"/>
              <w:framePr w:wrap="auto"/>
              <w:jc w:val="left"/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</w:pP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Антикоррозийное покрытие –  </w:t>
            </w:r>
            <w:r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 xml:space="preserve">краска 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БТ-</w:t>
            </w:r>
            <w:r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1</w:t>
            </w:r>
            <w:r w:rsidRPr="0084504B"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77 по грунтовке ГФ-021 (покрыть за два раза)</w:t>
            </w:r>
            <w:r>
              <w:rPr>
                <w:rFonts w:ascii="ISOCPEUR" w:eastAsiaTheme="minorEastAsia" w:hAnsi="ISOCPEUR" w:cs="ISOCPEUR"/>
                <w:iCs/>
                <w:spacing w:val="0"/>
                <w:sz w:val="24"/>
                <w:szCs w:val="24"/>
              </w:rPr>
              <w:t>*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eastAsiaTheme="minorEastAsia" w:hAnsi="ISOCPEUR" w:cs="ISOCPEUR"/>
                <w:i/>
                <w:i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proofErr w:type="gramStart"/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м</w:t>
            </w:r>
            <w:proofErr w:type="gramEnd"/>
            <w:r w:rsidRPr="0084504B">
              <w:rPr>
                <w:rFonts w:ascii="ISOCPEUR" w:hAnsi="ISOCPEUR"/>
                <w:i/>
                <w:iCs/>
                <w:sz w:val="24"/>
                <w:szCs w:val="24"/>
              </w:rPr>
              <w:t>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4535D0" w:rsidP="00936F56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  <w:r>
              <w:rPr>
                <w:rFonts w:ascii="ISOCPEUR" w:hAnsi="ISOCPEUR"/>
                <w:i/>
                <w:iCs/>
                <w:sz w:val="24"/>
                <w:szCs w:val="24"/>
              </w:rPr>
              <w:t>12</w:t>
            </w:r>
            <w:r w:rsidR="00CC3E1C" w:rsidRPr="0084504B">
              <w:rPr>
                <w:rFonts w:ascii="ISOCPEUR" w:hAnsi="ISOCPEUR"/>
                <w:i/>
                <w:iCs/>
                <w:sz w:val="24"/>
                <w:szCs w:val="24"/>
              </w:rPr>
              <w:t>.0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CC3E1C">
            <w:pPr>
              <w:rPr>
                <w:rFonts w:ascii="ISOCPEUR" w:hAnsi="ISOCPEUR"/>
                <w:i/>
                <w:sz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1C" w:rsidRPr="0084504B" w:rsidRDefault="00CC3E1C" w:rsidP="0053447B">
            <w:pPr>
              <w:jc w:val="center"/>
              <w:rPr>
                <w:rFonts w:ascii="ISOCPEUR" w:hAnsi="ISOCPEUR"/>
                <w:i/>
                <w:iCs/>
                <w:sz w:val="24"/>
                <w:szCs w:val="24"/>
              </w:rPr>
            </w:pPr>
          </w:p>
        </w:tc>
      </w:tr>
      <w:tr w:rsidR="00BC0EC2" w:rsidRPr="0004375D" w:rsidTr="00BC0EC2">
        <w:trPr>
          <w:cantSplit/>
          <w:trHeight w:val="454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C2" w:rsidRPr="003933C1" w:rsidRDefault="00BC0EC2" w:rsidP="004535D0">
            <w:pPr>
              <w:ind w:left="46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  <w:r w:rsidR="004535D0"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7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C2" w:rsidRPr="00BC0EC2" w:rsidRDefault="00BC0EC2" w:rsidP="00BC0EC2">
            <w:pPr>
              <w:rPr>
                <w:rFonts w:ascii="ISOCPEUR" w:hAnsi="ISOCPEUR"/>
                <w:i/>
                <w:sz w:val="24"/>
              </w:rPr>
            </w:pPr>
            <w:r w:rsidRPr="00BC0EC2">
              <w:rPr>
                <w:rFonts w:ascii="ISOCPEUR" w:hAnsi="ISOCPEUR"/>
                <w:i/>
                <w:sz w:val="24"/>
              </w:rPr>
              <w:t xml:space="preserve">Крепежные элементы для труб </w:t>
            </w:r>
            <w:proofErr w:type="spellStart"/>
            <w:proofErr w:type="gramStart"/>
            <w:r w:rsidRPr="00BC0EC2">
              <w:rPr>
                <w:rFonts w:ascii="ISOCPEUR" w:hAnsi="ISOCPEUR"/>
                <w:i/>
                <w:sz w:val="24"/>
              </w:rPr>
              <w:t>D</w:t>
            </w:r>
            <w:proofErr w:type="gramEnd"/>
            <w:r w:rsidRPr="00BC0EC2">
              <w:rPr>
                <w:rFonts w:ascii="ISOCPEUR" w:hAnsi="ISOCPEUR"/>
                <w:i/>
                <w:sz w:val="24"/>
              </w:rPr>
              <w:t>у</w:t>
            </w:r>
            <w:proofErr w:type="spellEnd"/>
            <w:r w:rsidRPr="00BC0EC2">
              <w:rPr>
                <w:rFonts w:ascii="ISOCPEUR" w:hAnsi="ISOCPEUR"/>
                <w:i/>
                <w:sz w:val="24"/>
              </w:rPr>
              <w:t xml:space="preserve"> 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C2" w:rsidRPr="00BC0EC2" w:rsidRDefault="00BC0EC2" w:rsidP="00BC0EC2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C2" w:rsidRPr="00BC0EC2" w:rsidRDefault="00BC0EC2" w:rsidP="00F360BC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C2" w:rsidRPr="00BC0EC2" w:rsidRDefault="00BC0EC2" w:rsidP="00F360BC">
            <w:pPr>
              <w:jc w:val="center"/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C2" w:rsidRPr="00BC0EC2" w:rsidRDefault="00BC0EC2" w:rsidP="00F360BC">
            <w:pPr>
              <w:jc w:val="center"/>
              <w:rPr>
                <w:rFonts w:ascii="ISOCPEUR" w:hAnsi="ISOCPEUR"/>
                <w:i/>
                <w:sz w:val="24"/>
              </w:rPr>
            </w:pPr>
            <w:proofErr w:type="spellStart"/>
            <w:r w:rsidRPr="00BC0EC2">
              <w:rPr>
                <w:rFonts w:ascii="ISOCPEUR" w:hAnsi="ISOCPEUR"/>
                <w:i/>
                <w:sz w:val="24"/>
              </w:rPr>
              <w:t>компл</w:t>
            </w:r>
            <w:proofErr w:type="spellEnd"/>
            <w:r w:rsidRPr="00BC0EC2">
              <w:rPr>
                <w:rFonts w:ascii="ISOCPEUR" w:hAnsi="ISOCPEUR"/>
                <w:i/>
                <w:sz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C2" w:rsidRPr="00BC0EC2" w:rsidRDefault="00BC0EC2" w:rsidP="00F360BC">
            <w:pPr>
              <w:jc w:val="center"/>
              <w:rPr>
                <w:rFonts w:ascii="ISOCPEUR" w:hAnsi="ISOCPEUR"/>
                <w:i/>
                <w:sz w:val="24"/>
              </w:rPr>
            </w:pPr>
            <w:r w:rsidRPr="00BC0EC2">
              <w:rPr>
                <w:rFonts w:ascii="ISOCPEUR" w:hAnsi="ISOCPEUR"/>
                <w:i/>
                <w:sz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C2" w:rsidRPr="00BC0EC2" w:rsidRDefault="00BC0EC2" w:rsidP="00F360BC">
            <w:pPr>
              <w:rPr>
                <w:rFonts w:ascii="ISOCPEUR" w:hAnsi="ISOCPEUR"/>
                <w:i/>
                <w:sz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EC2" w:rsidRPr="00BC0EC2" w:rsidRDefault="00BC0EC2" w:rsidP="00BC0EC2">
            <w:pPr>
              <w:rPr>
                <w:rFonts w:ascii="ISOCPEUR" w:hAnsi="ISOCPEUR"/>
                <w:i/>
                <w:sz w:val="24"/>
              </w:rPr>
            </w:pPr>
          </w:p>
        </w:tc>
      </w:tr>
    </w:tbl>
    <w:p w:rsidR="00156F7E" w:rsidRPr="00374643" w:rsidRDefault="00156F7E" w:rsidP="00CC3E1C">
      <w:pPr>
        <w:spacing w:line="360" w:lineRule="auto"/>
        <w:rPr>
          <w:sz w:val="24"/>
          <w:szCs w:val="24"/>
        </w:rPr>
      </w:pPr>
    </w:p>
    <w:sectPr w:rsidR="00156F7E" w:rsidRPr="00374643" w:rsidSect="00562E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360" w:h="16840" w:orient="landscape" w:code="8"/>
      <w:pgMar w:top="-403" w:right="680" w:bottom="1418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E40" w:rsidRDefault="00BB0E40">
      <w:r>
        <w:separator/>
      </w:r>
    </w:p>
  </w:endnote>
  <w:endnote w:type="continuationSeparator" w:id="0">
    <w:p w:rsidR="00BB0E40" w:rsidRDefault="00BB0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93C" w:rsidRDefault="00C4793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E63" w:rsidRDefault="00905FA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margin-left:17pt;margin-top:575.5pt;width:45.35pt;height:255.1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" o:allowincell="f" filled="f" stroked="f">
          <v:textbox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265B15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265B15"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shape id="Text Box 2" o:spid="_x0000_s2053" type="#_x0000_t202" style="position:absolute;margin-left:623.7pt;margin-top:778.2pt;width:524.4pt;height:42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" o:allowincell="f" filled="f" stroked="f">
          <v:textbox inset="0,0,0,0">
            <w:txbxContent>
              <w:tbl>
                <w:tblPr>
                  <w:tblW w:w="0" w:type="auto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74"/>
                  <w:gridCol w:w="560"/>
                  <w:gridCol w:w="560"/>
                  <w:gridCol w:w="574"/>
                  <w:gridCol w:w="854"/>
                  <w:gridCol w:w="574"/>
                  <w:gridCol w:w="5949"/>
                  <w:gridCol w:w="850"/>
                </w:tblGrid>
                <w:tr w:rsidR="008B7E63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949" w:type="dxa"/>
                      <w:vMerge w:val="restart"/>
                      <w:vAlign w:val="center"/>
                    </w:tcPr>
                    <w:p w:rsidR="00C441E7" w:rsidRDefault="008B7E63" w:rsidP="00C441E7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</w:t>
                      </w:r>
                      <w:r w:rsidR="00C441E7">
                        <w:rPr>
                          <w:sz w:val="22"/>
                          <w:szCs w:val="22"/>
                        </w:rPr>
                        <w:t>Птичник (руины, 1905г.)</w:t>
                      </w:r>
                    </w:p>
                    <w:p w:rsidR="008B7E63" w:rsidRPr="00D05CF8" w:rsidRDefault="008B7E63" w:rsidP="00D05CF8">
                      <w:pPr>
                        <w:ind w:left="13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D05CF8">
                        <w:rPr>
                          <w:sz w:val="22"/>
                          <w:szCs w:val="22"/>
                        </w:rPr>
                        <w:t xml:space="preserve">Водоснабжение и водоотведение. </w:t>
                      </w:r>
                    </w:p>
                    <w:p w:rsidR="008B7E63" w:rsidRPr="00883DFD" w:rsidRDefault="008B7E63" w:rsidP="00D05CF8">
                      <w:pPr>
                        <w:ind w:left="13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83DFD">
                        <w:rPr>
                          <w:sz w:val="22"/>
                          <w:szCs w:val="22"/>
                        </w:rPr>
                        <w:t>Спецификация оборудования и материалов.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:rsidR="008B7E63" w:rsidRPr="00A97A54" w:rsidRDefault="008B7E63">
                      <w:pPr>
                        <w:ind w:left="-57" w:right="-57"/>
                        <w:jc w:val="center"/>
                        <w:rPr>
                          <w:rFonts w:ascii="ISOCPEUR" w:hAnsi="ISOCPEUR"/>
                          <w:sz w:val="22"/>
                        </w:rPr>
                      </w:pPr>
                      <w:r w:rsidRPr="00A97A54">
                        <w:rPr>
                          <w:sz w:val="22"/>
                          <w:szCs w:val="22"/>
                        </w:rPr>
                        <w:t>Лист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8B7E63" w:rsidRPr="002378F0" w:rsidRDefault="008B7E6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</w:pPr>
                    </w:p>
                  </w:tc>
                  <w:tc>
                    <w:tcPr>
                      <w:tcW w:w="850" w:type="dxa"/>
                      <w:vMerge w:val="restart"/>
                      <w:vAlign w:val="center"/>
                    </w:tcPr>
                    <w:p w:rsidR="008B7E63" w:rsidRDefault="00905FA6" w:rsidP="00B6374A">
                      <w:pPr>
                        <w:jc w:val="center"/>
                      </w:pPr>
                      <w:r w:rsidRPr="00A97A54">
                        <w:rPr>
                          <w:sz w:val="22"/>
                          <w:szCs w:val="22"/>
                        </w:rPr>
                        <w:fldChar w:fldCharType="begin"/>
                      </w:r>
                      <w:r w:rsidR="008B7E63" w:rsidRPr="00A97A54">
                        <w:rPr>
                          <w:sz w:val="22"/>
                          <w:szCs w:val="22"/>
                        </w:rPr>
                        <w:instrText xml:space="preserve"> PAGE </w:instrText>
                      </w:r>
                      <w:r w:rsidRPr="00A97A54"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="004535D0">
                        <w:rPr>
                          <w:noProof/>
                          <w:sz w:val="22"/>
                          <w:szCs w:val="22"/>
                        </w:rPr>
                        <w:t>2</w:t>
                      </w:r>
                      <w:r w:rsidRPr="00A97A54">
                        <w:rPr>
                          <w:sz w:val="22"/>
                          <w:szCs w:val="22"/>
                        </w:rPr>
                        <w:fldChar w:fldCharType="end"/>
                      </w:r>
                    </w:p>
                  </w:tc>
                </w:tr>
                <w:tr w:rsidR="008B7E63" w:rsidTr="001D37BB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proofErr w:type="spell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Изм</w:t>
                      </w:r>
                      <w:proofErr w:type="spellEnd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.</w:t>
                      </w:r>
                    </w:p>
                  </w:tc>
                  <w:tc>
                    <w:tcPr>
                      <w:tcW w:w="560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Кол</w:t>
                      </w:r>
                      <w:proofErr w:type="gram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.у</w:t>
                      </w:r>
                      <w:proofErr w:type="gramEnd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0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  <w:lang w:val="en-US"/>
                        </w:rPr>
                        <w:t>N</w:t>
                      </w: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proofErr w:type="spellStart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Подп</w:t>
                      </w:r>
                      <w:proofErr w:type="spellEnd"/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.</w:t>
                      </w:r>
                    </w:p>
                  </w:tc>
                  <w:tc>
                    <w:tcPr>
                      <w:tcW w:w="574" w:type="dxa"/>
                    </w:tcPr>
                    <w:p w:rsidR="008B7E63" w:rsidRPr="00DE19F1" w:rsidRDefault="008B7E6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DE19F1">
                        <w:rPr>
                          <w:rFonts w:ascii="ISOCPEUR" w:hAnsi="ISOCPEUR"/>
                          <w:i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vMerge/>
                      <w:vAlign w:val="center"/>
                    </w:tcPr>
                    <w:p w:rsidR="008B7E63" w:rsidRDefault="008B7E6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rect id="Rectangle 3" o:spid="_x0000_s2052" style="position:absolute;margin-left:56.7pt;margin-top:19.85pt;width:1091.35pt;height:802.2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" o:allowincell="f" filled="f" strokeweight="1.5pt">
          <w10:wrap anchorx="page" anchory="page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E63" w:rsidRDefault="00905FA6">
    <w:pPr>
      <w:pStyle w:val="a5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17pt;margin-top:575.5pt;width:45.35pt;height:255.1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s3suwIAAMA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" o:allowincell="f" filled="f" stroked="f">
          <v:textbox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8B7E63" w:rsidRPr="00494CF7" w:rsidRDefault="008B7E63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 w:rsidRPr="00494CF7"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8B7E63" w:rsidRDefault="008B7E6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  <w:r>
      <w:rPr>
        <w:noProof/>
      </w:rPr>
      <w:pict>
        <v:shape id="Text Box 6" o:spid="_x0000_s2050" type="#_x0000_t202" style="position:absolute;margin-left:623.7pt;margin-top:664.8pt;width:524.4pt;height:155.9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HoswIAALE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" o:allowincell="f" filled="f" stroked="f">
          <v:textbox inset="0,0,0,0">
            <w:txbxContent>
              <w:tbl>
                <w:tblPr>
                  <w:tblW w:w="0" w:type="auto"/>
                  <w:jc w:val="center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66"/>
                  <w:gridCol w:w="567"/>
                  <w:gridCol w:w="567"/>
                  <w:gridCol w:w="567"/>
                  <w:gridCol w:w="851"/>
                  <w:gridCol w:w="567"/>
                  <w:gridCol w:w="3969"/>
                  <w:gridCol w:w="851"/>
                  <w:gridCol w:w="851"/>
                  <w:gridCol w:w="1134"/>
                </w:tblGrid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8B7E63" w:rsidRPr="004A651B" w:rsidRDefault="008B7E63" w:rsidP="004A651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D023C">
                        <w:rPr>
                          <w:sz w:val="24"/>
                          <w:szCs w:val="24"/>
                        </w:rPr>
                        <w:t>Заказчик: Министерство культуры Р</w:t>
                      </w:r>
                      <w:r>
                        <w:rPr>
                          <w:sz w:val="24"/>
                          <w:szCs w:val="24"/>
                        </w:rPr>
                        <w:t>оссийской Федерации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9D023C" w:rsidRDefault="008B7E63">
                      <w:pPr>
                        <w:jc w:val="center"/>
                      </w:pP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6309F9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CC3E1C" w:rsidRPr="005C4791" w:rsidRDefault="00CC3E1C" w:rsidP="009642F6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5C4791">
                        <w:rPr>
                          <w:sz w:val="22"/>
                          <w:szCs w:val="22"/>
                        </w:rPr>
                        <w:t>Архангельская обл.,</w:t>
                      </w:r>
                      <w:r>
                        <w:rPr>
                          <w:sz w:val="22"/>
                          <w:szCs w:val="22"/>
                        </w:rPr>
                        <w:t xml:space="preserve"> Приморский</w:t>
                      </w:r>
                      <w:r w:rsidRPr="005C4791">
                        <w:rPr>
                          <w:sz w:val="22"/>
                          <w:szCs w:val="22"/>
                        </w:rPr>
                        <w:t xml:space="preserve"> р-н, </w:t>
                      </w:r>
                      <w:r>
                        <w:rPr>
                          <w:sz w:val="22"/>
                          <w:szCs w:val="22"/>
                        </w:rPr>
                        <w:t>пос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>.С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>оловецкий.</w:t>
                      </w:r>
                    </w:p>
                    <w:p w:rsidR="009642F6" w:rsidRDefault="00CC3E1C" w:rsidP="009642F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 w:rsidRPr="00D35FDD">
                        <w:rPr>
                          <w:sz w:val="22"/>
                          <w:szCs w:val="22"/>
                        </w:rPr>
                        <w:t>Спасо-Преображенск</w:t>
                      </w:r>
                      <w:r>
                        <w:rPr>
                          <w:sz w:val="22"/>
                          <w:szCs w:val="22"/>
                        </w:rPr>
                        <w:t>ий</w:t>
                      </w:r>
                      <w:proofErr w:type="spellEnd"/>
                      <w:r w:rsidRPr="00D35FDD">
                        <w:rPr>
                          <w:sz w:val="22"/>
                          <w:szCs w:val="22"/>
                        </w:rPr>
                        <w:t xml:space="preserve"> Соловецк</w:t>
                      </w:r>
                      <w:r>
                        <w:rPr>
                          <w:sz w:val="22"/>
                          <w:szCs w:val="22"/>
                        </w:rPr>
                        <w:t>ий</w:t>
                      </w:r>
                      <w:r w:rsidRPr="00D35FDD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35FDD">
                        <w:rPr>
                          <w:sz w:val="22"/>
                          <w:szCs w:val="22"/>
                        </w:rPr>
                        <w:t>ставропигиальн</w:t>
                      </w:r>
                      <w:r>
                        <w:rPr>
                          <w:sz w:val="22"/>
                          <w:szCs w:val="22"/>
                        </w:rPr>
                        <w:t>ый</w:t>
                      </w:r>
                      <w:proofErr w:type="spellEnd"/>
                      <w:r w:rsidRPr="00D35FDD">
                        <w:rPr>
                          <w:sz w:val="22"/>
                          <w:szCs w:val="22"/>
                        </w:rPr>
                        <w:t xml:space="preserve"> мужско</w:t>
                      </w:r>
                      <w:r>
                        <w:rPr>
                          <w:sz w:val="22"/>
                          <w:szCs w:val="22"/>
                        </w:rPr>
                        <w:t>й</w:t>
                      </w:r>
                      <w:r w:rsidRPr="00D35FDD">
                        <w:rPr>
                          <w:sz w:val="22"/>
                          <w:szCs w:val="22"/>
                        </w:rPr>
                        <w:t xml:space="preserve"> монастыр</w:t>
                      </w:r>
                      <w:r>
                        <w:rPr>
                          <w:sz w:val="22"/>
                          <w:szCs w:val="22"/>
                        </w:rPr>
                        <w:t>ь</w:t>
                      </w:r>
                      <w:r w:rsidRPr="00D35FDD">
                        <w:rPr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C0EC2" w:rsidRPr="00BC0EC2">
                        <w:rPr>
                          <w:sz w:val="22"/>
                          <w:szCs w:val="22"/>
                        </w:rPr>
                        <w:t>Ризница 16 - 19 вв.</w:t>
                      </w:r>
                    </w:p>
                    <w:p w:rsidR="008B7E63" w:rsidRPr="009D023C" w:rsidRDefault="008B7E63" w:rsidP="00CC3E1C">
                      <w:pPr>
                        <w:autoSpaceDE w:val="0"/>
                        <w:autoSpaceDN w:val="0"/>
                        <w:adjustRightInd w:val="0"/>
                        <w:ind w:left="144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8B7E63" w:rsidRPr="00E70B0C" w:rsidRDefault="008B7E63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A97A54">
                        <w:rPr>
                          <w:sz w:val="20"/>
                        </w:rPr>
                        <w:t>Изм</w:t>
                      </w:r>
                      <w:proofErr w:type="spellEnd"/>
                      <w:r w:rsidRPr="00A97A54">
                        <w:rPr>
                          <w:sz w:val="20"/>
                        </w:rPr>
                        <w:t>.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proofErr w:type="spellStart"/>
                      <w:r w:rsidRPr="00A97A54">
                        <w:rPr>
                          <w:sz w:val="20"/>
                        </w:rPr>
                        <w:t>Кол</w:t>
                      </w:r>
                      <w:proofErr w:type="gramStart"/>
                      <w:r w:rsidRPr="00A97A54">
                        <w:rPr>
                          <w:sz w:val="20"/>
                        </w:rPr>
                        <w:t>.у</w:t>
                      </w:r>
                      <w:proofErr w:type="gramEnd"/>
                      <w:r w:rsidRPr="00A97A54">
                        <w:rPr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r w:rsidRPr="00A97A54">
                        <w:rPr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</w:pPr>
                      <w:r w:rsidRPr="00A97A54">
                        <w:rPr>
                          <w:sz w:val="20"/>
                          <w:lang w:val="en-US"/>
                        </w:rPr>
                        <w:t>N</w:t>
                      </w:r>
                      <w:r w:rsidRPr="00A97A54">
                        <w:rPr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A97A54">
                        <w:rPr>
                          <w:sz w:val="20"/>
                        </w:rPr>
                        <w:t>Подп</w:t>
                      </w:r>
                      <w:proofErr w:type="spellEnd"/>
                      <w:r w:rsidRPr="00A97A54">
                        <w:rPr>
                          <w:sz w:val="20"/>
                        </w:rPr>
                        <w:t>.</w:t>
                      </w: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8C043C">
                      <w:pPr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A97A54" w:rsidRDefault="008B7E63" w:rsidP="00B06331">
                      <w:pPr>
                        <w:jc w:val="center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8B7E63" w:rsidRPr="00A97A54" w:rsidRDefault="00CC3E1C" w:rsidP="00CC3E1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C3E1C">
                        <w:rPr>
                          <w:sz w:val="26"/>
                        </w:rPr>
                        <w:t>Пожаротушение</w:t>
                      </w:r>
                      <w:r w:rsidR="00C4793C">
                        <w:rPr>
                          <w:sz w:val="26"/>
                        </w:rPr>
                        <w:t>(сухотруб)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Стадия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Лист</w:t>
                      </w:r>
                    </w:p>
                  </w:tc>
                  <w:tc>
                    <w:tcPr>
                      <w:tcW w:w="1134" w:type="dxa"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2"/>
                        </w:rPr>
                      </w:pPr>
                      <w:r w:rsidRPr="00A97A54">
                        <w:rPr>
                          <w:sz w:val="22"/>
                        </w:rPr>
                        <w:t>Листов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FD5D6F">
                      <w:pPr>
                        <w:jc w:val="center"/>
                        <w:rPr>
                          <w:sz w:val="20"/>
                        </w:rPr>
                      </w:pPr>
                      <w:r w:rsidRPr="00A97A54">
                        <w:rPr>
                          <w:sz w:val="20"/>
                        </w:rPr>
                        <w:t>Разработал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A97A54" w:rsidRDefault="008B7E63" w:rsidP="00FD5D6F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Завидова</w:t>
                      </w:r>
                      <w:proofErr w:type="spellEnd"/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8B7E63" w:rsidRPr="005F2F36" w:rsidRDefault="00A76CFD" w:rsidP="00E04563">
                      <w:pPr>
                        <w:jc w:val="center"/>
                      </w:pPr>
                      <w:r>
                        <w:t>П</w:t>
                      </w:r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  <w:r w:rsidRPr="00A97A54">
                        <w:t>1</w:t>
                      </w:r>
                    </w:p>
                  </w:tc>
                  <w:tc>
                    <w:tcPr>
                      <w:tcW w:w="1134" w:type="dxa"/>
                      <w:vMerge w:val="restart"/>
                      <w:vAlign w:val="center"/>
                    </w:tcPr>
                    <w:p w:rsidR="008B7E63" w:rsidRPr="0030453A" w:rsidRDefault="00CC3E1C">
                      <w:pPr>
                        <w:jc w:val="center"/>
                      </w:pPr>
                      <w:r>
                        <w:t>1</w:t>
                      </w: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A97A54" w:rsidRDefault="008B7E63" w:rsidP="00E726B2">
                      <w:pPr>
                        <w:jc w:val="center"/>
                        <w:rPr>
                          <w:sz w:val="18"/>
                        </w:rPr>
                      </w:pPr>
                      <w:r w:rsidRPr="00883DFD">
                        <w:rPr>
                          <w:sz w:val="20"/>
                        </w:rPr>
                        <w:t>Проверил</w:t>
                      </w:r>
                      <w:r>
                        <w:rPr>
                          <w:sz w:val="18"/>
                        </w:rPr>
                        <w:t xml:space="preserve"> 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883DFD" w:rsidRDefault="008B7E63" w:rsidP="00E726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83DFD">
                        <w:rPr>
                          <w:sz w:val="16"/>
                          <w:szCs w:val="16"/>
                        </w:rPr>
                        <w:t>Краснощекова</w:t>
                      </w: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  <w:tc>
                    <w:tcPr>
                      <w:tcW w:w="1134" w:type="dxa"/>
                      <w:vMerge/>
                      <w:vAlign w:val="center"/>
                    </w:tcPr>
                    <w:p w:rsidR="008B7E63" w:rsidRPr="00A97A54" w:rsidRDefault="008B7E63">
                      <w:pPr>
                        <w:jc w:val="center"/>
                      </w:pPr>
                    </w:p>
                  </w:tc>
                </w:tr>
                <w:tr w:rsidR="008B7E63" w:rsidTr="00891B7B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  <w:shd w:val="clear" w:color="auto" w:fill="auto"/>
                    </w:tcPr>
                    <w:p w:rsidR="008B7E63" w:rsidRPr="00A97A54" w:rsidRDefault="008B7E63" w:rsidP="00E726B2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883DFD" w:rsidRDefault="008B7E63" w:rsidP="00E0456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8B7E63" w:rsidRPr="00883DFD" w:rsidRDefault="008B7E63" w:rsidP="00883DFD">
                      <w:pPr>
                        <w:jc w:val="center"/>
                        <w:rPr>
                          <w:sz w:val="26"/>
                        </w:rPr>
                      </w:pPr>
                      <w:r w:rsidRPr="00883DFD">
                        <w:rPr>
                          <w:sz w:val="26"/>
                        </w:rPr>
                        <w:t>Спецификация оборудования</w:t>
                      </w:r>
                    </w:p>
                    <w:p w:rsidR="008B7E63" w:rsidRPr="00A97A54" w:rsidRDefault="008B7E63" w:rsidP="00883DFD">
                      <w:pPr>
                        <w:jc w:val="center"/>
                        <w:rPr>
                          <w:sz w:val="26"/>
                        </w:rPr>
                      </w:pPr>
                      <w:r w:rsidRPr="00883DFD">
                        <w:rPr>
                          <w:sz w:val="26"/>
                        </w:rPr>
                        <w:t>и материалов</w:t>
                      </w:r>
                    </w:p>
                  </w:tc>
                  <w:tc>
                    <w:tcPr>
                      <w:tcW w:w="2836" w:type="dxa"/>
                      <w:gridSpan w:val="3"/>
                      <w:vMerge w:val="restart"/>
                      <w:vAlign w:val="center"/>
                    </w:tcPr>
                    <w:p w:rsidR="008B7E63" w:rsidRPr="00A97A54" w:rsidRDefault="008B7E63" w:rsidP="00A51841">
                      <w:pPr>
                        <w:jc w:val="center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>ОИР</w:t>
                      </w:r>
                    </w:p>
                  </w:tc>
                </w:tr>
                <w:tr w:rsidR="008B7E63" w:rsidTr="009966F5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3685" w:type="dxa"/>
                      <w:gridSpan w:val="6"/>
                      <w:shd w:val="clear" w:color="auto" w:fill="auto"/>
                    </w:tcPr>
                    <w:p w:rsidR="008B7E63" w:rsidRPr="00A97A54" w:rsidRDefault="008B7E63">
                      <w:pPr>
                        <w:jc w:val="center"/>
                        <w:rPr>
                          <w:kern w:val="18"/>
                          <w:sz w:val="22"/>
                          <w:szCs w:val="22"/>
                        </w:rPr>
                      </w:pPr>
                      <w:r w:rsidRPr="00A97A54">
                        <w:rPr>
                          <w:sz w:val="22"/>
                          <w:szCs w:val="22"/>
                        </w:rPr>
                        <w:t>Согласовано:</w:t>
                      </w: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  <w:tr w:rsidR="008B7E6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8B7E63" w:rsidRPr="001D37BB" w:rsidRDefault="008B7E6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8B7E63" w:rsidRPr="001D37BB" w:rsidRDefault="008B7E6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8B7E63" w:rsidRPr="00D43404" w:rsidRDefault="008B7E63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8B7E63" w:rsidRPr="00D43404" w:rsidRDefault="008B7E63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8B7E63" w:rsidRDefault="008B7E6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</w:tbl>
              <w:p w:rsidR="008B7E63" w:rsidRDefault="008B7E63"/>
            </w:txbxContent>
          </v:textbox>
          <w10:wrap anchorx="page" anchory="page"/>
        </v:shape>
      </w:pict>
    </w: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8B7E63">
    <w:pPr>
      <w:pStyle w:val="a5"/>
      <w:rPr>
        <w:lang w:val="en-US"/>
      </w:rPr>
    </w:pPr>
  </w:p>
  <w:p w:rsidR="008B7E63" w:rsidRDefault="00905FA6">
    <w:pPr>
      <w:pStyle w:val="a5"/>
      <w:rPr>
        <w:lang w:val="en-US"/>
      </w:rPr>
    </w:pPr>
    <w:r>
      <w:rPr>
        <w:noProof/>
      </w:rPr>
      <w:pict>
        <v:rect id="Rectangle 7" o:spid="_x0000_s2049" style="position:absolute;margin-left:56.7pt;margin-top:19.85pt;width:1091.35pt;height:802.2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" o:allowincell="f" filled="f" strokeweight="1.5pt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E40" w:rsidRDefault="00BB0E40">
      <w:r>
        <w:separator/>
      </w:r>
    </w:p>
  </w:footnote>
  <w:footnote w:type="continuationSeparator" w:id="0">
    <w:p w:rsidR="00BB0E40" w:rsidRDefault="00BB0E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93C" w:rsidRDefault="00C479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93C" w:rsidRDefault="00C4793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93C" w:rsidRDefault="00C4793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1B0A"/>
    <w:multiLevelType w:val="hybridMultilevel"/>
    <w:tmpl w:val="E7D43816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B45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0218D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0089E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1386F"/>
    <w:multiLevelType w:val="hybridMultilevel"/>
    <w:tmpl w:val="617C6D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D09DF"/>
    <w:multiLevelType w:val="hybridMultilevel"/>
    <w:tmpl w:val="94283B8E"/>
    <w:lvl w:ilvl="0" w:tplc="5F00F1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6B7C03"/>
    <w:multiLevelType w:val="hybridMultilevel"/>
    <w:tmpl w:val="A308DD4C"/>
    <w:lvl w:ilvl="0" w:tplc="F4D401E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C717A9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D5910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B3EB5"/>
    <w:multiLevelType w:val="hybridMultilevel"/>
    <w:tmpl w:val="6F06C6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9451E1"/>
    <w:multiLevelType w:val="hybridMultilevel"/>
    <w:tmpl w:val="DEE6A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22BC5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81B8C"/>
    <w:multiLevelType w:val="hybridMultilevel"/>
    <w:tmpl w:val="5B9E1ACE"/>
    <w:lvl w:ilvl="0" w:tplc="B3B8221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11"/>
  </w:num>
  <w:num w:numId="9">
    <w:abstractNumId w:val="3"/>
  </w:num>
  <w:num w:numId="10">
    <w:abstractNumId w:val="7"/>
  </w:num>
  <w:num w:numId="11">
    <w:abstractNumId w:val="2"/>
  </w:num>
  <w:num w:numId="12">
    <w:abstractNumId w:val="1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374A"/>
    <w:rsid w:val="00001733"/>
    <w:rsid w:val="00002A61"/>
    <w:rsid w:val="00003A25"/>
    <w:rsid w:val="00005F3D"/>
    <w:rsid w:val="000077C0"/>
    <w:rsid w:val="00007C2A"/>
    <w:rsid w:val="00014397"/>
    <w:rsid w:val="000159CD"/>
    <w:rsid w:val="0001647B"/>
    <w:rsid w:val="0001751E"/>
    <w:rsid w:val="000201E1"/>
    <w:rsid w:val="00021B13"/>
    <w:rsid w:val="00022CE5"/>
    <w:rsid w:val="000301BF"/>
    <w:rsid w:val="000306CF"/>
    <w:rsid w:val="00030851"/>
    <w:rsid w:val="00031764"/>
    <w:rsid w:val="00033AFA"/>
    <w:rsid w:val="0003447D"/>
    <w:rsid w:val="00034BDD"/>
    <w:rsid w:val="00035EF5"/>
    <w:rsid w:val="00036B4B"/>
    <w:rsid w:val="00041168"/>
    <w:rsid w:val="0004346A"/>
    <w:rsid w:val="00045A90"/>
    <w:rsid w:val="000463BB"/>
    <w:rsid w:val="000518DB"/>
    <w:rsid w:val="00055236"/>
    <w:rsid w:val="00056CE0"/>
    <w:rsid w:val="0006314F"/>
    <w:rsid w:val="00067703"/>
    <w:rsid w:val="00072B1B"/>
    <w:rsid w:val="000743C6"/>
    <w:rsid w:val="000746AA"/>
    <w:rsid w:val="00075779"/>
    <w:rsid w:val="00075E84"/>
    <w:rsid w:val="00076E68"/>
    <w:rsid w:val="00080223"/>
    <w:rsid w:val="00082690"/>
    <w:rsid w:val="00085898"/>
    <w:rsid w:val="000858B3"/>
    <w:rsid w:val="000860BA"/>
    <w:rsid w:val="00086B2D"/>
    <w:rsid w:val="00091456"/>
    <w:rsid w:val="00091C44"/>
    <w:rsid w:val="00093079"/>
    <w:rsid w:val="000935E0"/>
    <w:rsid w:val="00094A97"/>
    <w:rsid w:val="000955C3"/>
    <w:rsid w:val="000A11E5"/>
    <w:rsid w:val="000A12E2"/>
    <w:rsid w:val="000A1590"/>
    <w:rsid w:val="000A3668"/>
    <w:rsid w:val="000A53D2"/>
    <w:rsid w:val="000A6104"/>
    <w:rsid w:val="000B0710"/>
    <w:rsid w:val="000B1CA2"/>
    <w:rsid w:val="000B422E"/>
    <w:rsid w:val="000B6836"/>
    <w:rsid w:val="000B7356"/>
    <w:rsid w:val="000B7BCE"/>
    <w:rsid w:val="000C13E8"/>
    <w:rsid w:val="000C18F4"/>
    <w:rsid w:val="000C1C30"/>
    <w:rsid w:val="000C539A"/>
    <w:rsid w:val="000C577C"/>
    <w:rsid w:val="000C59AD"/>
    <w:rsid w:val="000C6722"/>
    <w:rsid w:val="000C72D5"/>
    <w:rsid w:val="000C76A7"/>
    <w:rsid w:val="000D476B"/>
    <w:rsid w:val="000D4AEF"/>
    <w:rsid w:val="000D5CBA"/>
    <w:rsid w:val="000E0B8D"/>
    <w:rsid w:val="000E1860"/>
    <w:rsid w:val="000E237F"/>
    <w:rsid w:val="000E23C8"/>
    <w:rsid w:val="000E2C23"/>
    <w:rsid w:val="000E2D9C"/>
    <w:rsid w:val="000E2DFB"/>
    <w:rsid w:val="000E3B69"/>
    <w:rsid w:val="000E4F55"/>
    <w:rsid w:val="000E68EB"/>
    <w:rsid w:val="000F06EA"/>
    <w:rsid w:val="000F2281"/>
    <w:rsid w:val="000F3075"/>
    <w:rsid w:val="000F3A61"/>
    <w:rsid w:val="000F3E4D"/>
    <w:rsid w:val="000F4E6A"/>
    <w:rsid w:val="000F5C9C"/>
    <w:rsid w:val="000F5D56"/>
    <w:rsid w:val="000F74EC"/>
    <w:rsid w:val="000F79FA"/>
    <w:rsid w:val="001035E5"/>
    <w:rsid w:val="00110736"/>
    <w:rsid w:val="0011085F"/>
    <w:rsid w:val="00111931"/>
    <w:rsid w:val="00112D1F"/>
    <w:rsid w:val="001132AB"/>
    <w:rsid w:val="00115A12"/>
    <w:rsid w:val="00115A4A"/>
    <w:rsid w:val="00115B0D"/>
    <w:rsid w:val="00120138"/>
    <w:rsid w:val="0012113F"/>
    <w:rsid w:val="00121C86"/>
    <w:rsid w:val="00122C24"/>
    <w:rsid w:val="001243F7"/>
    <w:rsid w:val="001254FC"/>
    <w:rsid w:val="0012659A"/>
    <w:rsid w:val="001265D5"/>
    <w:rsid w:val="0012726B"/>
    <w:rsid w:val="0013280F"/>
    <w:rsid w:val="00136649"/>
    <w:rsid w:val="00136A25"/>
    <w:rsid w:val="0014183E"/>
    <w:rsid w:val="00143894"/>
    <w:rsid w:val="001444C6"/>
    <w:rsid w:val="00147045"/>
    <w:rsid w:val="00147951"/>
    <w:rsid w:val="00150745"/>
    <w:rsid w:val="00151AF5"/>
    <w:rsid w:val="001534DE"/>
    <w:rsid w:val="00156C92"/>
    <w:rsid w:val="00156F7E"/>
    <w:rsid w:val="00157787"/>
    <w:rsid w:val="00160383"/>
    <w:rsid w:val="001614DA"/>
    <w:rsid w:val="001635F3"/>
    <w:rsid w:val="00163F7F"/>
    <w:rsid w:val="00164A81"/>
    <w:rsid w:val="001662C5"/>
    <w:rsid w:val="001676E3"/>
    <w:rsid w:val="00167A17"/>
    <w:rsid w:val="0017023F"/>
    <w:rsid w:val="0017080A"/>
    <w:rsid w:val="00172590"/>
    <w:rsid w:val="00173285"/>
    <w:rsid w:val="001738CC"/>
    <w:rsid w:val="00173A18"/>
    <w:rsid w:val="00175888"/>
    <w:rsid w:val="00177A70"/>
    <w:rsid w:val="00177FB7"/>
    <w:rsid w:val="00180E1D"/>
    <w:rsid w:val="00181027"/>
    <w:rsid w:val="00182A2D"/>
    <w:rsid w:val="001835D0"/>
    <w:rsid w:val="00183600"/>
    <w:rsid w:val="00184BC1"/>
    <w:rsid w:val="001855C8"/>
    <w:rsid w:val="00185763"/>
    <w:rsid w:val="00185C3E"/>
    <w:rsid w:val="00186649"/>
    <w:rsid w:val="00190535"/>
    <w:rsid w:val="001906E2"/>
    <w:rsid w:val="00191652"/>
    <w:rsid w:val="001928E0"/>
    <w:rsid w:val="00192DA5"/>
    <w:rsid w:val="00195232"/>
    <w:rsid w:val="001A4EC5"/>
    <w:rsid w:val="001A588C"/>
    <w:rsid w:val="001A5AE0"/>
    <w:rsid w:val="001A5FC1"/>
    <w:rsid w:val="001A631A"/>
    <w:rsid w:val="001A6612"/>
    <w:rsid w:val="001B20C5"/>
    <w:rsid w:val="001B54D9"/>
    <w:rsid w:val="001B565A"/>
    <w:rsid w:val="001B57D8"/>
    <w:rsid w:val="001B73F9"/>
    <w:rsid w:val="001C0992"/>
    <w:rsid w:val="001C1A92"/>
    <w:rsid w:val="001C1E6A"/>
    <w:rsid w:val="001C35A1"/>
    <w:rsid w:val="001C52F6"/>
    <w:rsid w:val="001C5CCF"/>
    <w:rsid w:val="001D2693"/>
    <w:rsid w:val="001D28E2"/>
    <w:rsid w:val="001D346A"/>
    <w:rsid w:val="001D37BB"/>
    <w:rsid w:val="001D4488"/>
    <w:rsid w:val="001D6519"/>
    <w:rsid w:val="001D71C1"/>
    <w:rsid w:val="001D73CB"/>
    <w:rsid w:val="001E0428"/>
    <w:rsid w:val="001E1D51"/>
    <w:rsid w:val="001E2A2A"/>
    <w:rsid w:val="001E6260"/>
    <w:rsid w:val="001E6EBF"/>
    <w:rsid w:val="001F0651"/>
    <w:rsid w:val="001F2C4B"/>
    <w:rsid w:val="001F5BB8"/>
    <w:rsid w:val="001F73FC"/>
    <w:rsid w:val="001F78D4"/>
    <w:rsid w:val="00200795"/>
    <w:rsid w:val="00200F2F"/>
    <w:rsid w:val="00203090"/>
    <w:rsid w:val="002031FB"/>
    <w:rsid w:val="00203C8B"/>
    <w:rsid w:val="00204789"/>
    <w:rsid w:val="00205021"/>
    <w:rsid w:val="002065A5"/>
    <w:rsid w:val="0020664D"/>
    <w:rsid w:val="00207775"/>
    <w:rsid w:val="00210AC8"/>
    <w:rsid w:val="00210F9C"/>
    <w:rsid w:val="002116B1"/>
    <w:rsid w:val="00212AED"/>
    <w:rsid w:val="002142E0"/>
    <w:rsid w:val="00214589"/>
    <w:rsid w:val="00217988"/>
    <w:rsid w:val="00221B29"/>
    <w:rsid w:val="00222216"/>
    <w:rsid w:val="002227DE"/>
    <w:rsid w:val="00222E9E"/>
    <w:rsid w:val="00225682"/>
    <w:rsid w:val="00226121"/>
    <w:rsid w:val="002267E9"/>
    <w:rsid w:val="00226E1B"/>
    <w:rsid w:val="00232A6C"/>
    <w:rsid w:val="00234FFC"/>
    <w:rsid w:val="0023507C"/>
    <w:rsid w:val="002358DD"/>
    <w:rsid w:val="00236F3B"/>
    <w:rsid w:val="002378F0"/>
    <w:rsid w:val="00237C09"/>
    <w:rsid w:val="00241FF6"/>
    <w:rsid w:val="00242178"/>
    <w:rsid w:val="00243008"/>
    <w:rsid w:val="002432C5"/>
    <w:rsid w:val="0024585F"/>
    <w:rsid w:val="00247E68"/>
    <w:rsid w:val="00251EE1"/>
    <w:rsid w:val="00254715"/>
    <w:rsid w:val="00256A24"/>
    <w:rsid w:val="00256FA0"/>
    <w:rsid w:val="002607E3"/>
    <w:rsid w:val="00260E88"/>
    <w:rsid w:val="00262A84"/>
    <w:rsid w:val="00262E81"/>
    <w:rsid w:val="0026319C"/>
    <w:rsid w:val="002636AB"/>
    <w:rsid w:val="002645F1"/>
    <w:rsid w:val="002658D1"/>
    <w:rsid w:val="00265B15"/>
    <w:rsid w:val="00266731"/>
    <w:rsid w:val="00267F07"/>
    <w:rsid w:val="002718A4"/>
    <w:rsid w:val="00273569"/>
    <w:rsid w:val="00273909"/>
    <w:rsid w:val="00273AB5"/>
    <w:rsid w:val="00273F10"/>
    <w:rsid w:val="00274183"/>
    <w:rsid w:val="0027489E"/>
    <w:rsid w:val="00282246"/>
    <w:rsid w:val="00282C48"/>
    <w:rsid w:val="00282C68"/>
    <w:rsid w:val="002835D7"/>
    <w:rsid w:val="00283947"/>
    <w:rsid w:val="00286D23"/>
    <w:rsid w:val="00286FBB"/>
    <w:rsid w:val="00291008"/>
    <w:rsid w:val="002949F0"/>
    <w:rsid w:val="0029526A"/>
    <w:rsid w:val="002979BF"/>
    <w:rsid w:val="002A02A3"/>
    <w:rsid w:val="002A1763"/>
    <w:rsid w:val="002A3045"/>
    <w:rsid w:val="002A441B"/>
    <w:rsid w:val="002A520C"/>
    <w:rsid w:val="002A648F"/>
    <w:rsid w:val="002A75FD"/>
    <w:rsid w:val="002A7825"/>
    <w:rsid w:val="002B06FB"/>
    <w:rsid w:val="002B15E5"/>
    <w:rsid w:val="002B2B05"/>
    <w:rsid w:val="002B4F5D"/>
    <w:rsid w:val="002B7C3F"/>
    <w:rsid w:val="002B7EB6"/>
    <w:rsid w:val="002C28EA"/>
    <w:rsid w:val="002C3652"/>
    <w:rsid w:val="002C425A"/>
    <w:rsid w:val="002C74D0"/>
    <w:rsid w:val="002C7E8D"/>
    <w:rsid w:val="002D1ED3"/>
    <w:rsid w:val="002D422A"/>
    <w:rsid w:val="002D4B7C"/>
    <w:rsid w:val="002D5855"/>
    <w:rsid w:val="002D702E"/>
    <w:rsid w:val="002D73B2"/>
    <w:rsid w:val="002D7FD8"/>
    <w:rsid w:val="002E1F18"/>
    <w:rsid w:val="002E5471"/>
    <w:rsid w:val="002E709A"/>
    <w:rsid w:val="002E7490"/>
    <w:rsid w:val="002F0143"/>
    <w:rsid w:val="002F1754"/>
    <w:rsid w:val="002F1A0E"/>
    <w:rsid w:val="002F2B35"/>
    <w:rsid w:val="002F2BB5"/>
    <w:rsid w:val="002F3AEF"/>
    <w:rsid w:val="002F3E0E"/>
    <w:rsid w:val="002F4555"/>
    <w:rsid w:val="002F72C1"/>
    <w:rsid w:val="002F7354"/>
    <w:rsid w:val="00302365"/>
    <w:rsid w:val="0030238C"/>
    <w:rsid w:val="0030453A"/>
    <w:rsid w:val="0030468B"/>
    <w:rsid w:val="00306DF5"/>
    <w:rsid w:val="00307CD1"/>
    <w:rsid w:val="00310140"/>
    <w:rsid w:val="003105EC"/>
    <w:rsid w:val="00312425"/>
    <w:rsid w:val="00313712"/>
    <w:rsid w:val="00313BB0"/>
    <w:rsid w:val="003159C2"/>
    <w:rsid w:val="003165EC"/>
    <w:rsid w:val="00316ACA"/>
    <w:rsid w:val="00317557"/>
    <w:rsid w:val="0032032F"/>
    <w:rsid w:val="00322285"/>
    <w:rsid w:val="0032268F"/>
    <w:rsid w:val="00323E7B"/>
    <w:rsid w:val="00325110"/>
    <w:rsid w:val="00326308"/>
    <w:rsid w:val="0032660F"/>
    <w:rsid w:val="00326825"/>
    <w:rsid w:val="0033171F"/>
    <w:rsid w:val="00333D5F"/>
    <w:rsid w:val="003350FC"/>
    <w:rsid w:val="00335C0C"/>
    <w:rsid w:val="00335D82"/>
    <w:rsid w:val="00337FA9"/>
    <w:rsid w:val="0034030E"/>
    <w:rsid w:val="00340821"/>
    <w:rsid w:val="00341EBC"/>
    <w:rsid w:val="003471F5"/>
    <w:rsid w:val="00350E16"/>
    <w:rsid w:val="00351A2C"/>
    <w:rsid w:val="00351FE0"/>
    <w:rsid w:val="0035227E"/>
    <w:rsid w:val="003533FA"/>
    <w:rsid w:val="00353FBD"/>
    <w:rsid w:val="003550BF"/>
    <w:rsid w:val="003551DE"/>
    <w:rsid w:val="00355A09"/>
    <w:rsid w:val="00356E5A"/>
    <w:rsid w:val="00357E28"/>
    <w:rsid w:val="00361928"/>
    <w:rsid w:val="00361D3C"/>
    <w:rsid w:val="00362B9F"/>
    <w:rsid w:val="00364594"/>
    <w:rsid w:val="003649BF"/>
    <w:rsid w:val="00365A7D"/>
    <w:rsid w:val="00365B7B"/>
    <w:rsid w:val="003666E7"/>
    <w:rsid w:val="00367DC7"/>
    <w:rsid w:val="00367E9E"/>
    <w:rsid w:val="00373745"/>
    <w:rsid w:val="0037398F"/>
    <w:rsid w:val="00374643"/>
    <w:rsid w:val="003772CA"/>
    <w:rsid w:val="00377365"/>
    <w:rsid w:val="00377B11"/>
    <w:rsid w:val="00384689"/>
    <w:rsid w:val="003850C9"/>
    <w:rsid w:val="00385206"/>
    <w:rsid w:val="00385FC0"/>
    <w:rsid w:val="00385FF1"/>
    <w:rsid w:val="00386666"/>
    <w:rsid w:val="00387E96"/>
    <w:rsid w:val="00387F1E"/>
    <w:rsid w:val="00391D26"/>
    <w:rsid w:val="0039301A"/>
    <w:rsid w:val="0039422F"/>
    <w:rsid w:val="00396D33"/>
    <w:rsid w:val="00397B13"/>
    <w:rsid w:val="003A15F3"/>
    <w:rsid w:val="003A227D"/>
    <w:rsid w:val="003A38C1"/>
    <w:rsid w:val="003A41E3"/>
    <w:rsid w:val="003A46EB"/>
    <w:rsid w:val="003A5834"/>
    <w:rsid w:val="003A5F7B"/>
    <w:rsid w:val="003B0A9B"/>
    <w:rsid w:val="003B145B"/>
    <w:rsid w:val="003B1962"/>
    <w:rsid w:val="003B1A6A"/>
    <w:rsid w:val="003B2590"/>
    <w:rsid w:val="003B3B73"/>
    <w:rsid w:val="003B3D62"/>
    <w:rsid w:val="003B3E80"/>
    <w:rsid w:val="003B45BE"/>
    <w:rsid w:val="003B4A35"/>
    <w:rsid w:val="003B6E81"/>
    <w:rsid w:val="003B77E5"/>
    <w:rsid w:val="003C1A4C"/>
    <w:rsid w:val="003C1B39"/>
    <w:rsid w:val="003C2AB1"/>
    <w:rsid w:val="003C334F"/>
    <w:rsid w:val="003D0FE5"/>
    <w:rsid w:val="003D1DE5"/>
    <w:rsid w:val="003D2B33"/>
    <w:rsid w:val="003D2FE9"/>
    <w:rsid w:val="003D4D61"/>
    <w:rsid w:val="003D5C96"/>
    <w:rsid w:val="003D63AE"/>
    <w:rsid w:val="003E4E40"/>
    <w:rsid w:val="003E50E5"/>
    <w:rsid w:val="003E54D8"/>
    <w:rsid w:val="003E5E42"/>
    <w:rsid w:val="003E5E83"/>
    <w:rsid w:val="003E6128"/>
    <w:rsid w:val="003F109D"/>
    <w:rsid w:val="003F1B05"/>
    <w:rsid w:val="003F2599"/>
    <w:rsid w:val="003F28FF"/>
    <w:rsid w:val="003F36D8"/>
    <w:rsid w:val="003F392B"/>
    <w:rsid w:val="003F3F07"/>
    <w:rsid w:val="003F40F3"/>
    <w:rsid w:val="003F4547"/>
    <w:rsid w:val="003F48B8"/>
    <w:rsid w:val="003F714E"/>
    <w:rsid w:val="003F73B5"/>
    <w:rsid w:val="003F7B07"/>
    <w:rsid w:val="00400E6A"/>
    <w:rsid w:val="004031D0"/>
    <w:rsid w:val="0040571B"/>
    <w:rsid w:val="00406AF2"/>
    <w:rsid w:val="004079BF"/>
    <w:rsid w:val="00407A07"/>
    <w:rsid w:val="00407D6D"/>
    <w:rsid w:val="004112B5"/>
    <w:rsid w:val="004119EF"/>
    <w:rsid w:val="00412357"/>
    <w:rsid w:val="00413C05"/>
    <w:rsid w:val="00413DC2"/>
    <w:rsid w:val="004141C6"/>
    <w:rsid w:val="004152BA"/>
    <w:rsid w:val="00417DDB"/>
    <w:rsid w:val="004201EA"/>
    <w:rsid w:val="004214AE"/>
    <w:rsid w:val="004225C8"/>
    <w:rsid w:val="00426133"/>
    <w:rsid w:val="00426E7B"/>
    <w:rsid w:val="00427D4D"/>
    <w:rsid w:val="00433803"/>
    <w:rsid w:val="00433B4E"/>
    <w:rsid w:val="00434CEB"/>
    <w:rsid w:val="004363E3"/>
    <w:rsid w:val="004411E5"/>
    <w:rsid w:val="00441559"/>
    <w:rsid w:val="0044195E"/>
    <w:rsid w:val="00444510"/>
    <w:rsid w:val="0044546D"/>
    <w:rsid w:val="004468FF"/>
    <w:rsid w:val="004474E1"/>
    <w:rsid w:val="0044794C"/>
    <w:rsid w:val="00447BCD"/>
    <w:rsid w:val="00450127"/>
    <w:rsid w:val="004515EA"/>
    <w:rsid w:val="00451F41"/>
    <w:rsid w:val="004535D0"/>
    <w:rsid w:val="0045429F"/>
    <w:rsid w:val="004555F9"/>
    <w:rsid w:val="0045582F"/>
    <w:rsid w:val="0045594A"/>
    <w:rsid w:val="0045721A"/>
    <w:rsid w:val="00461209"/>
    <w:rsid w:val="00462B58"/>
    <w:rsid w:val="00464164"/>
    <w:rsid w:val="0046514A"/>
    <w:rsid w:val="0046645D"/>
    <w:rsid w:val="0046678D"/>
    <w:rsid w:val="00467144"/>
    <w:rsid w:val="00470158"/>
    <w:rsid w:val="004727AB"/>
    <w:rsid w:val="0047491B"/>
    <w:rsid w:val="004760F2"/>
    <w:rsid w:val="00476434"/>
    <w:rsid w:val="00476B2B"/>
    <w:rsid w:val="004774B2"/>
    <w:rsid w:val="00480564"/>
    <w:rsid w:val="00481D40"/>
    <w:rsid w:val="00484A73"/>
    <w:rsid w:val="00484B7A"/>
    <w:rsid w:val="00487100"/>
    <w:rsid w:val="0048710A"/>
    <w:rsid w:val="0049035C"/>
    <w:rsid w:val="00491D4C"/>
    <w:rsid w:val="00494940"/>
    <w:rsid w:val="00494CF7"/>
    <w:rsid w:val="00494E84"/>
    <w:rsid w:val="004959DF"/>
    <w:rsid w:val="00496D46"/>
    <w:rsid w:val="00497166"/>
    <w:rsid w:val="004A1BD0"/>
    <w:rsid w:val="004A2631"/>
    <w:rsid w:val="004A2AF0"/>
    <w:rsid w:val="004A2DDC"/>
    <w:rsid w:val="004A4925"/>
    <w:rsid w:val="004A5EC8"/>
    <w:rsid w:val="004A651B"/>
    <w:rsid w:val="004B12C7"/>
    <w:rsid w:val="004B4035"/>
    <w:rsid w:val="004B4261"/>
    <w:rsid w:val="004B435C"/>
    <w:rsid w:val="004B5DBC"/>
    <w:rsid w:val="004B66CA"/>
    <w:rsid w:val="004C14A3"/>
    <w:rsid w:val="004C3161"/>
    <w:rsid w:val="004C4CD0"/>
    <w:rsid w:val="004C5B65"/>
    <w:rsid w:val="004D054B"/>
    <w:rsid w:val="004D0A28"/>
    <w:rsid w:val="004D1D61"/>
    <w:rsid w:val="004D2375"/>
    <w:rsid w:val="004D3831"/>
    <w:rsid w:val="004D3951"/>
    <w:rsid w:val="004E21BA"/>
    <w:rsid w:val="004E25D4"/>
    <w:rsid w:val="004E29E2"/>
    <w:rsid w:val="004E2FA0"/>
    <w:rsid w:val="004E4564"/>
    <w:rsid w:val="004E55A8"/>
    <w:rsid w:val="004E6E77"/>
    <w:rsid w:val="004F19C2"/>
    <w:rsid w:val="004F1ACD"/>
    <w:rsid w:val="004F3CF6"/>
    <w:rsid w:val="004F4036"/>
    <w:rsid w:val="004F40F9"/>
    <w:rsid w:val="004F4122"/>
    <w:rsid w:val="004F579F"/>
    <w:rsid w:val="004F60F9"/>
    <w:rsid w:val="004F6BFE"/>
    <w:rsid w:val="00500861"/>
    <w:rsid w:val="005008C0"/>
    <w:rsid w:val="00502EA2"/>
    <w:rsid w:val="0050689E"/>
    <w:rsid w:val="005069FD"/>
    <w:rsid w:val="00506F27"/>
    <w:rsid w:val="00507A94"/>
    <w:rsid w:val="00510DFA"/>
    <w:rsid w:val="00511543"/>
    <w:rsid w:val="005116EB"/>
    <w:rsid w:val="00516B19"/>
    <w:rsid w:val="00516F19"/>
    <w:rsid w:val="005178D8"/>
    <w:rsid w:val="005202CA"/>
    <w:rsid w:val="00520F5F"/>
    <w:rsid w:val="00522A72"/>
    <w:rsid w:val="005236F8"/>
    <w:rsid w:val="00523922"/>
    <w:rsid w:val="00525472"/>
    <w:rsid w:val="00526391"/>
    <w:rsid w:val="005273A3"/>
    <w:rsid w:val="00531A47"/>
    <w:rsid w:val="00532019"/>
    <w:rsid w:val="00532131"/>
    <w:rsid w:val="005326D1"/>
    <w:rsid w:val="00535B07"/>
    <w:rsid w:val="005371EB"/>
    <w:rsid w:val="00537266"/>
    <w:rsid w:val="005403C7"/>
    <w:rsid w:val="005403CE"/>
    <w:rsid w:val="00541517"/>
    <w:rsid w:val="005419D0"/>
    <w:rsid w:val="00542091"/>
    <w:rsid w:val="00550DE3"/>
    <w:rsid w:val="00550F0F"/>
    <w:rsid w:val="005512DF"/>
    <w:rsid w:val="00554F64"/>
    <w:rsid w:val="00554FED"/>
    <w:rsid w:val="005552F3"/>
    <w:rsid w:val="00556F36"/>
    <w:rsid w:val="0055762E"/>
    <w:rsid w:val="005602BF"/>
    <w:rsid w:val="005629A5"/>
    <w:rsid w:val="00562E93"/>
    <w:rsid w:val="0056330A"/>
    <w:rsid w:val="00563AC0"/>
    <w:rsid w:val="00563C6F"/>
    <w:rsid w:val="0056544D"/>
    <w:rsid w:val="0056549B"/>
    <w:rsid w:val="00566F01"/>
    <w:rsid w:val="0056771D"/>
    <w:rsid w:val="00570F8C"/>
    <w:rsid w:val="005719F2"/>
    <w:rsid w:val="005727A5"/>
    <w:rsid w:val="005742DA"/>
    <w:rsid w:val="005754A2"/>
    <w:rsid w:val="00575601"/>
    <w:rsid w:val="0057560F"/>
    <w:rsid w:val="0057583C"/>
    <w:rsid w:val="00582E8A"/>
    <w:rsid w:val="0058620D"/>
    <w:rsid w:val="00586709"/>
    <w:rsid w:val="00586715"/>
    <w:rsid w:val="005A06E4"/>
    <w:rsid w:val="005A1914"/>
    <w:rsid w:val="005A5419"/>
    <w:rsid w:val="005A54E4"/>
    <w:rsid w:val="005A59D1"/>
    <w:rsid w:val="005A5E02"/>
    <w:rsid w:val="005A6C73"/>
    <w:rsid w:val="005A6E11"/>
    <w:rsid w:val="005A703A"/>
    <w:rsid w:val="005B1743"/>
    <w:rsid w:val="005B1842"/>
    <w:rsid w:val="005B3F8E"/>
    <w:rsid w:val="005B7BE9"/>
    <w:rsid w:val="005C1899"/>
    <w:rsid w:val="005C2355"/>
    <w:rsid w:val="005C2AF0"/>
    <w:rsid w:val="005C4E16"/>
    <w:rsid w:val="005C527A"/>
    <w:rsid w:val="005C69DA"/>
    <w:rsid w:val="005C6E07"/>
    <w:rsid w:val="005D0282"/>
    <w:rsid w:val="005D1C80"/>
    <w:rsid w:val="005D2DDC"/>
    <w:rsid w:val="005D3347"/>
    <w:rsid w:val="005D4FC1"/>
    <w:rsid w:val="005D5904"/>
    <w:rsid w:val="005D6614"/>
    <w:rsid w:val="005D7A0F"/>
    <w:rsid w:val="005E6950"/>
    <w:rsid w:val="005E7B36"/>
    <w:rsid w:val="005F000B"/>
    <w:rsid w:val="005F0F28"/>
    <w:rsid w:val="005F1323"/>
    <w:rsid w:val="005F2F36"/>
    <w:rsid w:val="005F5DC5"/>
    <w:rsid w:val="005F6BF2"/>
    <w:rsid w:val="0060153F"/>
    <w:rsid w:val="00601C0D"/>
    <w:rsid w:val="00605ED8"/>
    <w:rsid w:val="00606A65"/>
    <w:rsid w:val="0060700F"/>
    <w:rsid w:val="00607122"/>
    <w:rsid w:val="00610C92"/>
    <w:rsid w:val="00612785"/>
    <w:rsid w:val="00613006"/>
    <w:rsid w:val="006133D6"/>
    <w:rsid w:val="00614F55"/>
    <w:rsid w:val="0061714F"/>
    <w:rsid w:val="00621A4D"/>
    <w:rsid w:val="00625F02"/>
    <w:rsid w:val="006263D2"/>
    <w:rsid w:val="00626A2F"/>
    <w:rsid w:val="006301AC"/>
    <w:rsid w:val="006309F9"/>
    <w:rsid w:val="00630C82"/>
    <w:rsid w:val="00633342"/>
    <w:rsid w:val="00633D17"/>
    <w:rsid w:val="00634C1A"/>
    <w:rsid w:val="0063558B"/>
    <w:rsid w:val="006355A1"/>
    <w:rsid w:val="00635CAA"/>
    <w:rsid w:val="00637565"/>
    <w:rsid w:val="00640598"/>
    <w:rsid w:val="00641053"/>
    <w:rsid w:val="006411AA"/>
    <w:rsid w:val="00642ECA"/>
    <w:rsid w:val="00643135"/>
    <w:rsid w:val="00643BA6"/>
    <w:rsid w:val="00646B70"/>
    <w:rsid w:val="00646ECA"/>
    <w:rsid w:val="006510E6"/>
    <w:rsid w:val="00651A6E"/>
    <w:rsid w:val="00652931"/>
    <w:rsid w:val="006556B5"/>
    <w:rsid w:val="00655ABF"/>
    <w:rsid w:val="00655B30"/>
    <w:rsid w:val="00656A6B"/>
    <w:rsid w:val="00660A0F"/>
    <w:rsid w:val="006618D1"/>
    <w:rsid w:val="00662EA5"/>
    <w:rsid w:val="006635FE"/>
    <w:rsid w:val="006659B6"/>
    <w:rsid w:val="006661A8"/>
    <w:rsid w:val="00667362"/>
    <w:rsid w:val="006700EF"/>
    <w:rsid w:val="0067037D"/>
    <w:rsid w:val="0067366E"/>
    <w:rsid w:val="00673D61"/>
    <w:rsid w:val="00674709"/>
    <w:rsid w:val="00675617"/>
    <w:rsid w:val="006769B3"/>
    <w:rsid w:val="006818FB"/>
    <w:rsid w:val="00681EDE"/>
    <w:rsid w:val="00682EC3"/>
    <w:rsid w:val="0068300A"/>
    <w:rsid w:val="00683391"/>
    <w:rsid w:val="0068547C"/>
    <w:rsid w:val="00685572"/>
    <w:rsid w:val="00687E8F"/>
    <w:rsid w:val="00690CF8"/>
    <w:rsid w:val="00690E23"/>
    <w:rsid w:val="006927E8"/>
    <w:rsid w:val="006A0A5C"/>
    <w:rsid w:val="006A202A"/>
    <w:rsid w:val="006A2207"/>
    <w:rsid w:val="006A2616"/>
    <w:rsid w:val="006A2BAD"/>
    <w:rsid w:val="006A5346"/>
    <w:rsid w:val="006A76D3"/>
    <w:rsid w:val="006A7A8F"/>
    <w:rsid w:val="006A7D35"/>
    <w:rsid w:val="006B0EA6"/>
    <w:rsid w:val="006B1CE3"/>
    <w:rsid w:val="006B587B"/>
    <w:rsid w:val="006B5A91"/>
    <w:rsid w:val="006B64D2"/>
    <w:rsid w:val="006C0D75"/>
    <w:rsid w:val="006C2A29"/>
    <w:rsid w:val="006C2A38"/>
    <w:rsid w:val="006C2ADA"/>
    <w:rsid w:val="006C5BDD"/>
    <w:rsid w:val="006C62C6"/>
    <w:rsid w:val="006D0055"/>
    <w:rsid w:val="006D0104"/>
    <w:rsid w:val="006D08AA"/>
    <w:rsid w:val="006D0F14"/>
    <w:rsid w:val="006D1E11"/>
    <w:rsid w:val="006D21F9"/>
    <w:rsid w:val="006D254F"/>
    <w:rsid w:val="006D4CC9"/>
    <w:rsid w:val="006D603B"/>
    <w:rsid w:val="006D662B"/>
    <w:rsid w:val="006D77D3"/>
    <w:rsid w:val="006D7FCB"/>
    <w:rsid w:val="006E2958"/>
    <w:rsid w:val="006E350F"/>
    <w:rsid w:val="006E3C6A"/>
    <w:rsid w:val="006E55F3"/>
    <w:rsid w:val="006E5623"/>
    <w:rsid w:val="006E5F32"/>
    <w:rsid w:val="006E680D"/>
    <w:rsid w:val="006F4A64"/>
    <w:rsid w:val="006F5684"/>
    <w:rsid w:val="006F5AC6"/>
    <w:rsid w:val="006F5C1A"/>
    <w:rsid w:val="0070160A"/>
    <w:rsid w:val="00701943"/>
    <w:rsid w:val="007028EB"/>
    <w:rsid w:val="007030C3"/>
    <w:rsid w:val="007048A8"/>
    <w:rsid w:val="00704B52"/>
    <w:rsid w:val="00707EFF"/>
    <w:rsid w:val="007101DF"/>
    <w:rsid w:val="00710ED8"/>
    <w:rsid w:val="00713752"/>
    <w:rsid w:val="0071503C"/>
    <w:rsid w:val="00717ECE"/>
    <w:rsid w:val="00720A55"/>
    <w:rsid w:val="00720E5B"/>
    <w:rsid w:val="007213D9"/>
    <w:rsid w:val="00722F11"/>
    <w:rsid w:val="00722F2B"/>
    <w:rsid w:val="00723110"/>
    <w:rsid w:val="007235BC"/>
    <w:rsid w:val="00723AD8"/>
    <w:rsid w:val="00723EDB"/>
    <w:rsid w:val="00725E2F"/>
    <w:rsid w:val="00730FC7"/>
    <w:rsid w:val="00732BE4"/>
    <w:rsid w:val="00733B55"/>
    <w:rsid w:val="00735733"/>
    <w:rsid w:val="00743921"/>
    <w:rsid w:val="0074414D"/>
    <w:rsid w:val="007444B9"/>
    <w:rsid w:val="00745C1F"/>
    <w:rsid w:val="0074664F"/>
    <w:rsid w:val="00747277"/>
    <w:rsid w:val="007473D3"/>
    <w:rsid w:val="00752682"/>
    <w:rsid w:val="00754063"/>
    <w:rsid w:val="00754507"/>
    <w:rsid w:val="007546AB"/>
    <w:rsid w:val="007548ED"/>
    <w:rsid w:val="00756215"/>
    <w:rsid w:val="00760972"/>
    <w:rsid w:val="0076149B"/>
    <w:rsid w:val="007620C0"/>
    <w:rsid w:val="007635B2"/>
    <w:rsid w:val="00771896"/>
    <w:rsid w:val="00774355"/>
    <w:rsid w:val="00774446"/>
    <w:rsid w:val="00775D32"/>
    <w:rsid w:val="00775FCE"/>
    <w:rsid w:val="007777AB"/>
    <w:rsid w:val="00781337"/>
    <w:rsid w:val="00781FD2"/>
    <w:rsid w:val="007838EE"/>
    <w:rsid w:val="0078494E"/>
    <w:rsid w:val="00784E50"/>
    <w:rsid w:val="0078518E"/>
    <w:rsid w:val="007869C4"/>
    <w:rsid w:val="007871C2"/>
    <w:rsid w:val="00787649"/>
    <w:rsid w:val="00787F6C"/>
    <w:rsid w:val="0079191F"/>
    <w:rsid w:val="007919B2"/>
    <w:rsid w:val="00792433"/>
    <w:rsid w:val="00792E4F"/>
    <w:rsid w:val="0079425A"/>
    <w:rsid w:val="00794C2D"/>
    <w:rsid w:val="0079502C"/>
    <w:rsid w:val="00795BD0"/>
    <w:rsid w:val="00795CF7"/>
    <w:rsid w:val="0079751B"/>
    <w:rsid w:val="007A0764"/>
    <w:rsid w:val="007A1BD9"/>
    <w:rsid w:val="007A2BF1"/>
    <w:rsid w:val="007A4A84"/>
    <w:rsid w:val="007A4FF0"/>
    <w:rsid w:val="007A50C6"/>
    <w:rsid w:val="007A5FD8"/>
    <w:rsid w:val="007A60F9"/>
    <w:rsid w:val="007A72FD"/>
    <w:rsid w:val="007B0270"/>
    <w:rsid w:val="007B230C"/>
    <w:rsid w:val="007B2E5C"/>
    <w:rsid w:val="007B379F"/>
    <w:rsid w:val="007B580D"/>
    <w:rsid w:val="007B6A5F"/>
    <w:rsid w:val="007B7D25"/>
    <w:rsid w:val="007C2F29"/>
    <w:rsid w:val="007C3A6D"/>
    <w:rsid w:val="007C4EB9"/>
    <w:rsid w:val="007C5BA9"/>
    <w:rsid w:val="007C5BBC"/>
    <w:rsid w:val="007C79D9"/>
    <w:rsid w:val="007C7A38"/>
    <w:rsid w:val="007D0C34"/>
    <w:rsid w:val="007D1214"/>
    <w:rsid w:val="007D33F9"/>
    <w:rsid w:val="007D354E"/>
    <w:rsid w:val="007D49CD"/>
    <w:rsid w:val="007D4F25"/>
    <w:rsid w:val="007D6801"/>
    <w:rsid w:val="007D730B"/>
    <w:rsid w:val="007D75F1"/>
    <w:rsid w:val="007D7FF1"/>
    <w:rsid w:val="007E1ED5"/>
    <w:rsid w:val="007E22BB"/>
    <w:rsid w:val="007E2757"/>
    <w:rsid w:val="007E325F"/>
    <w:rsid w:val="007E34F5"/>
    <w:rsid w:val="007E5F4B"/>
    <w:rsid w:val="007E6BBC"/>
    <w:rsid w:val="007F03CA"/>
    <w:rsid w:val="007F086E"/>
    <w:rsid w:val="007F1F2F"/>
    <w:rsid w:val="007F2C42"/>
    <w:rsid w:val="007F338C"/>
    <w:rsid w:val="007F338D"/>
    <w:rsid w:val="007F44A0"/>
    <w:rsid w:val="007F5BED"/>
    <w:rsid w:val="007F6246"/>
    <w:rsid w:val="007F6490"/>
    <w:rsid w:val="007F70CC"/>
    <w:rsid w:val="007F78D7"/>
    <w:rsid w:val="008007E8"/>
    <w:rsid w:val="00800D99"/>
    <w:rsid w:val="00801D9C"/>
    <w:rsid w:val="0080250B"/>
    <w:rsid w:val="00802529"/>
    <w:rsid w:val="00805E8C"/>
    <w:rsid w:val="00811550"/>
    <w:rsid w:val="00811C43"/>
    <w:rsid w:val="00812B57"/>
    <w:rsid w:val="00813771"/>
    <w:rsid w:val="00813B32"/>
    <w:rsid w:val="00813EC5"/>
    <w:rsid w:val="00814A4C"/>
    <w:rsid w:val="00814B0F"/>
    <w:rsid w:val="00816975"/>
    <w:rsid w:val="0081755B"/>
    <w:rsid w:val="00817A81"/>
    <w:rsid w:val="00821122"/>
    <w:rsid w:val="008233B6"/>
    <w:rsid w:val="00825485"/>
    <w:rsid w:val="00825494"/>
    <w:rsid w:val="00825B13"/>
    <w:rsid w:val="00825B5A"/>
    <w:rsid w:val="00827154"/>
    <w:rsid w:val="00827F1D"/>
    <w:rsid w:val="0083056E"/>
    <w:rsid w:val="008328F5"/>
    <w:rsid w:val="00832B26"/>
    <w:rsid w:val="00833494"/>
    <w:rsid w:val="008365D0"/>
    <w:rsid w:val="00836758"/>
    <w:rsid w:val="0083761D"/>
    <w:rsid w:val="00844873"/>
    <w:rsid w:val="0084504B"/>
    <w:rsid w:val="008470E5"/>
    <w:rsid w:val="00850CCC"/>
    <w:rsid w:val="00851224"/>
    <w:rsid w:val="008537E7"/>
    <w:rsid w:val="00854543"/>
    <w:rsid w:val="00854B0A"/>
    <w:rsid w:val="00854EDE"/>
    <w:rsid w:val="0085531A"/>
    <w:rsid w:val="008569A3"/>
    <w:rsid w:val="00857231"/>
    <w:rsid w:val="008577A1"/>
    <w:rsid w:val="0086002A"/>
    <w:rsid w:val="00860273"/>
    <w:rsid w:val="00860928"/>
    <w:rsid w:val="008619FD"/>
    <w:rsid w:val="0086206F"/>
    <w:rsid w:val="00865399"/>
    <w:rsid w:val="008720AF"/>
    <w:rsid w:val="008735F4"/>
    <w:rsid w:val="00873801"/>
    <w:rsid w:val="0087425F"/>
    <w:rsid w:val="00874686"/>
    <w:rsid w:val="008761F9"/>
    <w:rsid w:val="008772EC"/>
    <w:rsid w:val="0088048A"/>
    <w:rsid w:val="00880CC8"/>
    <w:rsid w:val="0088174C"/>
    <w:rsid w:val="00882128"/>
    <w:rsid w:val="00883DFD"/>
    <w:rsid w:val="00885FAA"/>
    <w:rsid w:val="008860A8"/>
    <w:rsid w:val="00886CCC"/>
    <w:rsid w:val="00890AA3"/>
    <w:rsid w:val="00891A4E"/>
    <w:rsid w:val="00891B7B"/>
    <w:rsid w:val="00891E0E"/>
    <w:rsid w:val="008922F8"/>
    <w:rsid w:val="00892F17"/>
    <w:rsid w:val="0089424E"/>
    <w:rsid w:val="00895B58"/>
    <w:rsid w:val="00896CBB"/>
    <w:rsid w:val="00896DF3"/>
    <w:rsid w:val="00897FB2"/>
    <w:rsid w:val="008A1740"/>
    <w:rsid w:val="008A38D2"/>
    <w:rsid w:val="008A439D"/>
    <w:rsid w:val="008A64FF"/>
    <w:rsid w:val="008A731D"/>
    <w:rsid w:val="008A7444"/>
    <w:rsid w:val="008A7C5F"/>
    <w:rsid w:val="008A7D14"/>
    <w:rsid w:val="008B012E"/>
    <w:rsid w:val="008B091F"/>
    <w:rsid w:val="008B15CE"/>
    <w:rsid w:val="008B409C"/>
    <w:rsid w:val="008B5250"/>
    <w:rsid w:val="008B54F4"/>
    <w:rsid w:val="008B5672"/>
    <w:rsid w:val="008B7677"/>
    <w:rsid w:val="008B7E63"/>
    <w:rsid w:val="008C043C"/>
    <w:rsid w:val="008C1BC9"/>
    <w:rsid w:val="008C1E51"/>
    <w:rsid w:val="008C2216"/>
    <w:rsid w:val="008C4753"/>
    <w:rsid w:val="008C4776"/>
    <w:rsid w:val="008C63F4"/>
    <w:rsid w:val="008C7AAF"/>
    <w:rsid w:val="008D0344"/>
    <w:rsid w:val="008D0B01"/>
    <w:rsid w:val="008D3610"/>
    <w:rsid w:val="008D68F6"/>
    <w:rsid w:val="008E02C7"/>
    <w:rsid w:val="008E2AA4"/>
    <w:rsid w:val="008E2F2D"/>
    <w:rsid w:val="008E3B8F"/>
    <w:rsid w:val="008E3E83"/>
    <w:rsid w:val="008E48E0"/>
    <w:rsid w:val="008E6318"/>
    <w:rsid w:val="008E6808"/>
    <w:rsid w:val="008E7130"/>
    <w:rsid w:val="008F099A"/>
    <w:rsid w:val="008F1E42"/>
    <w:rsid w:val="008F2806"/>
    <w:rsid w:val="008F3100"/>
    <w:rsid w:val="008F322E"/>
    <w:rsid w:val="008F3D2C"/>
    <w:rsid w:val="008F3F95"/>
    <w:rsid w:val="008F73E4"/>
    <w:rsid w:val="00901141"/>
    <w:rsid w:val="0090212E"/>
    <w:rsid w:val="009022F5"/>
    <w:rsid w:val="009027CA"/>
    <w:rsid w:val="009028BC"/>
    <w:rsid w:val="009035F0"/>
    <w:rsid w:val="00905FA6"/>
    <w:rsid w:val="009070EA"/>
    <w:rsid w:val="00907E93"/>
    <w:rsid w:val="00910B75"/>
    <w:rsid w:val="00911CB6"/>
    <w:rsid w:val="009131B3"/>
    <w:rsid w:val="00913301"/>
    <w:rsid w:val="00913D87"/>
    <w:rsid w:val="0091423A"/>
    <w:rsid w:val="00914891"/>
    <w:rsid w:val="00914F73"/>
    <w:rsid w:val="0091691E"/>
    <w:rsid w:val="00916A5D"/>
    <w:rsid w:val="00916EE5"/>
    <w:rsid w:val="009172C9"/>
    <w:rsid w:val="00917A1E"/>
    <w:rsid w:val="00920A32"/>
    <w:rsid w:val="00921254"/>
    <w:rsid w:val="009216BF"/>
    <w:rsid w:val="00921720"/>
    <w:rsid w:val="00924C0F"/>
    <w:rsid w:val="009260BE"/>
    <w:rsid w:val="009301B0"/>
    <w:rsid w:val="009319EE"/>
    <w:rsid w:val="0093359D"/>
    <w:rsid w:val="00935811"/>
    <w:rsid w:val="00936F56"/>
    <w:rsid w:val="00940193"/>
    <w:rsid w:val="00941F62"/>
    <w:rsid w:val="0094349A"/>
    <w:rsid w:val="00944249"/>
    <w:rsid w:val="009449C2"/>
    <w:rsid w:val="00946378"/>
    <w:rsid w:val="009473D2"/>
    <w:rsid w:val="0095204A"/>
    <w:rsid w:val="00953007"/>
    <w:rsid w:val="0095410A"/>
    <w:rsid w:val="00955095"/>
    <w:rsid w:val="009578B0"/>
    <w:rsid w:val="009606F3"/>
    <w:rsid w:val="00961502"/>
    <w:rsid w:val="00961A28"/>
    <w:rsid w:val="00961AB4"/>
    <w:rsid w:val="009642F6"/>
    <w:rsid w:val="00964304"/>
    <w:rsid w:val="00965653"/>
    <w:rsid w:val="0096781B"/>
    <w:rsid w:val="00967875"/>
    <w:rsid w:val="00974090"/>
    <w:rsid w:val="009745FA"/>
    <w:rsid w:val="00975EAE"/>
    <w:rsid w:val="00980289"/>
    <w:rsid w:val="00980424"/>
    <w:rsid w:val="00983E78"/>
    <w:rsid w:val="0098462E"/>
    <w:rsid w:val="00984988"/>
    <w:rsid w:val="00986983"/>
    <w:rsid w:val="00986CF2"/>
    <w:rsid w:val="00987378"/>
    <w:rsid w:val="009910ED"/>
    <w:rsid w:val="00992603"/>
    <w:rsid w:val="00992871"/>
    <w:rsid w:val="0099296B"/>
    <w:rsid w:val="00995EB5"/>
    <w:rsid w:val="00996658"/>
    <w:rsid w:val="009966F5"/>
    <w:rsid w:val="00996980"/>
    <w:rsid w:val="009A2A3D"/>
    <w:rsid w:val="009A5911"/>
    <w:rsid w:val="009A5CD7"/>
    <w:rsid w:val="009B1F6F"/>
    <w:rsid w:val="009B2B41"/>
    <w:rsid w:val="009B4B4B"/>
    <w:rsid w:val="009B5C08"/>
    <w:rsid w:val="009B62C7"/>
    <w:rsid w:val="009C1FAF"/>
    <w:rsid w:val="009C2277"/>
    <w:rsid w:val="009C232F"/>
    <w:rsid w:val="009C63D3"/>
    <w:rsid w:val="009C652C"/>
    <w:rsid w:val="009C7999"/>
    <w:rsid w:val="009D023C"/>
    <w:rsid w:val="009D1910"/>
    <w:rsid w:val="009D1A30"/>
    <w:rsid w:val="009D1BBB"/>
    <w:rsid w:val="009D29FF"/>
    <w:rsid w:val="009D41E1"/>
    <w:rsid w:val="009D4D9B"/>
    <w:rsid w:val="009D70A4"/>
    <w:rsid w:val="009D79ED"/>
    <w:rsid w:val="009E1CD5"/>
    <w:rsid w:val="009E5405"/>
    <w:rsid w:val="009E5903"/>
    <w:rsid w:val="009F1FA1"/>
    <w:rsid w:val="009F491D"/>
    <w:rsid w:val="009F78BC"/>
    <w:rsid w:val="00A02614"/>
    <w:rsid w:val="00A03133"/>
    <w:rsid w:val="00A060CA"/>
    <w:rsid w:val="00A064CF"/>
    <w:rsid w:val="00A10CAB"/>
    <w:rsid w:val="00A113EE"/>
    <w:rsid w:val="00A1233B"/>
    <w:rsid w:val="00A12D44"/>
    <w:rsid w:val="00A14ABB"/>
    <w:rsid w:val="00A1528F"/>
    <w:rsid w:val="00A17517"/>
    <w:rsid w:val="00A23460"/>
    <w:rsid w:val="00A25979"/>
    <w:rsid w:val="00A262FE"/>
    <w:rsid w:val="00A265E6"/>
    <w:rsid w:val="00A26B79"/>
    <w:rsid w:val="00A2734E"/>
    <w:rsid w:val="00A30437"/>
    <w:rsid w:val="00A31690"/>
    <w:rsid w:val="00A32AB2"/>
    <w:rsid w:val="00A33BF2"/>
    <w:rsid w:val="00A37B31"/>
    <w:rsid w:val="00A4013A"/>
    <w:rsid w:val="00A40937"/>
    <w:rsid w:val="00A43B19"/>
    <w:rsid w:val="00A442EB"/>
    <w:rsid w:val="00A45B83"/>
    <w:rsid w:val="00A472C8"/>
    <w:rsid w:val="00A47DF2"/>
    <w:rsid w:val="00A50AA9"/>
    <w:rsid w:val="00A5163C"/>
    <w:rsid w:val="00A51841"/>
    <w:rsid w:val="00A524EF"/>
    <w:rsid w:val="00A527B6"/>
    <w:rsid w:val="00A54B25"/>
    <w:rsid w:val="00A56C56"/>
    <w:rsid w:val="00A570D2"/>
    <w:rsid w:val="00A618B2"/>
    <w:rsid w:val="00A622A0"/>
    <w:rsid w:val="00A633CC"/>
    <w:rsid w:val="00A66B2A"/>
    <w:rsid w:val="00A67FF0"/>
    <w:rsid w:val="00A70F48"/>
    <w:rsid w:val="00A71BA7"/>
    <w:rsid w:val="00A71BCF"/>
    <w:rsid w:val="00A72DEC"/>
    <w:rsid w:val="00A735FA"/>
    <w:rsid w:val="00A73692"/>
    <w:rsid w:val="00A76B56"/>
    <w:rsid w:val="00A76CFD"/>
    <w:rsid w:val="00A7718F"/>
    <w:rsid w:val="00A8040F"/>
    <w:rsid w:val="00A818DE"/>
    <w:rsid w:val="00A82C97"/>
    <w:rsid w:val="00A8430F"/>
    <w:rsid w:val="00A857E4"/>
    <w:rsid w:val="00A8581C"/>
    <w:rsid w:val="00A865B9"/>
    <w:rsid w:val="00A867DC"/>
    <w:rsid w:val="00A87D15"/>
    <w:rsid w:val="00A93E78"/>
    <w:rsid w:val="00A94058"/>
    <w:rsid w:val="00A95680"/>
    <w:rsid w:val="00A95FCF"/>
    <w:rsid w:val="00A9745E"/>
    <w:rsid w:val="00A979AC"/>
    <w:rsid w:val="00A97A54"/>
    <w:rsid w:val="00AA003A"/>
    <w:rsid w:val="00AA0E2F"/>
    <w:rsid w:val="00AA155B"/>
    <w:rsid w:val="00AA17C3"/>
    <w:rsid w:val="00AA1974"/>
    <w:rsid w:val="00AA2725"/>
    <w:rsid w:val="00AA2D80"/>
    <w:rsid w:val="00AA558F"/>
    <w:rsid w:val="00AA6036"/>
    <w:rsid w:val="00AA6BD5"/>
    <w:rsid w:val="00AA742C"/>
    <w:rsid w:val="00AB1B1F"/>
    <w:rsid w:val="00AB2869"/>
    <w:rsid w:val="00AB32B4"/>
    <w:rsid w:val="00AB4ABC"/>
    <w:rsid w:val="00AB6E85"/>
    <w:rsid w:val="00AC5037"/>
    <w:rsid w:val="00AC5FAA"/>
    <w:rsid w:val="00AC65E8"/>
    <w:rsid w:val="00AC65EC"/>
    <w:rsid w:val="00AC699C"/>
    <w:rsid w:val="00AD1C93"/>
    <w:rsid w:val="00AD3AC5"/>
    <w:rsid w:val="00AD3C77"/>
    <w:rsid w:val="00AD5E8F"/>
    <w:rsid w:val="00AD6BFA"/>
    <w:rsid w:val="00AE017A"/>
    <w:rsid w:val="00AE2672"/>
    <w:rsid w:val="00AE2E60"/>
    <w:rsid w:val="00AE2FB3"/>
    <w:rsid w:val="00AE34B6"/>
    <w:rsid w:val="00AE5459"/>
    <w:rsid w:val="00AE5584"/>
    <w:rsid w:val="00AE7DC0"/>
    <w:rsid w:val="00AF35BA"/>
    <w:rsid w:val="00AF43EB"/>
    <w:rsid w:val="00AF5FBA"/>
    <w:rsid w:val="00AF6021"/>
    <w:rsid w:val="00AF65FE"/>
    <w:rsid w:val="00AF6880"/>
    <w:rsid w:val="00AF6BFE"/>
    <w:rsid w:val="00B01435"/>
    <w:rsid w:val="00B0175F"/>
    <w:rsid w:val="00B02825"/>
    <w:rsid w:val="00B02A18"/>
    <w:rsid w:val="00B04FD3"/>
    <w:rsid w:val="00B05D79"/>
    <w:rsid w:val="00B06331"/>
    <w:rsid w:val="00B127BC"/>
    <w:rsid w:val="00B1460E"/>
    <w:rsid w:val="00B16196"/>
    <w:rsid w:val="00B16590"/>
    <w:rsid w:val="00B17C80"/>
    <w:rsid w:val="00B20D1B"/>
    <w:rsid w:val="00B20E8E"/>
    <w:rsid w:val="00B217B7"/>
    <w:rsid w:val="00B24E62"/>
    <w:rsid w:val="00B250CA"/>
    <w:rsid w:val="00B265A9"/>
    <w:rsid w:val="00B2690B"/>
    <w:rsid w:val="00B26F6B"/>
    <w:rsid w:val="00B27D43"/>
    <w:rsid w:val="00B301B0"/>
    <w:rsid w:val="00B305E5"/>
    <w:rsid w:val="00B32105"/>
    <w:rsid w:val="00B354E8"/>
    <w:rsid w:val="00B36A00"/>
    <w:rsid w:val="00B36D86"/>
    <w:rsid w:val="00B37D11"/>
    <w:rsid w:val="00B40499"/>
    <w:rsid w:val="00B404FD"/>
    <w:rsid w:val="00B41216"/>
    <w:rsid w:val="00B41461"/>
    <w:rsid w:val="00B43DFC"/>
    <w:rsid w:val="00B43F15"/>
    <w:rsid w:val="00B47998"/>
    <w:rsid w:val="00B5006C"/>
    <w:rsid w:val="00B50B5A"/>
    <w:rsid w:val="00B50ECC"/>
    <w:rsid w:val="00B51634"/>
    <w:rsid w:val="00B51867"/>
    <w:rsid w:val="00B52327"/>
    <w:rsid w:val="00B52865"/>
    <w:rsid w:val="00B52AE1"/>
    <w:rsid w:val="00B52DAD"/>
    <w:rsid w:val="00B53C01"/>
    <w:rsid w:val="00B53D9F"/>
    <w:rsid w:val="00B53E26"/>
    <w:rsid w:val="00B55C52"/>
    <w:rsid w:val="00B56306"/>
    <w:rsid w:val="00B56810"/>
    <w:rsid w:val="00B57115"/>
    <w:rsid w:val="00B61ACE"/>
    <w:rsid w:val="00B6374A"/>
    <w:rsid w:val="00B64098"/>
    <w:rsid w:val="00B64D76"/>
    <w:rsid w:val="00B65DA9"/>
    <w:rsid w:val="00B703EB"/>
    <w:rsid w:val="00B74444"/>
    <w:rsid w:val="00B763DE"/>
    <w:rsid w:val="00B7642A"/>
    <w:rsid w:val="00B76A58"/>
    <w:rsid w:val="00B77313"/>
    <w:rsid w:val="00B7746F"/>
    <w:rsid w:val="00B803E1"/>
    <w:rsid w:val="00B8201D"/>
    <w:rsid w:val="00B82280"/>
    <w:rsid w:val="00B82345"/>
    <w:rsid w:val="00B868FB"/>
    <w:rsid w:val="00B86D4B"/>
    <w:rsid w:val="00B8704B"/>
    <w:rsid w:val="00B87156"/>
    <w:rsid w:val="00B87C08"/>
    <w:rsid w:val="00B908FD"/>
    <w:rsid w:val="00B96665"/>
    <w:rsid w:val="00B96A03"/>
    <w:rsid w:val="00BA1C57"/>
    <w:rsid w:val="00BA40F6"/>
    <w:rsid w:val="00BA5039"/>
    <w:rsid w:val="00BA52D6"/>
    <w:rsid w:val="00BA720B"/>
    <w:rsid w:val="00BB00B1"/>
    <w:rsid w:val="00BB0CC2"/>
    <w:rsid w:val="00BB0E40"/>
    <w:rsid w:val="00BB0F3B"/>
    <w:rsid w:val="00BB1C04"/>
    <w:rsid w:val="00BB279F"/>
    <w:rsid w:val="00BB39D8"/>
    <w:rsid w:val="00BB4B57"/>
    <w:rsid w:val="00BB4CDA"/>
    <w:rsid w:val="00BB5367"/>
    <w:rsid w:val="00BB7459"/>
    <w:rsid w:val="00BC0255"/>
    <w:rsid w:val="00BC0EC2"/>
    <w:rsid w:val="00BC2EE6"/>
    <w:rsid w:val="00BC3158"/>
    <w:rsid w:val="00BC3979"/>
    <w:rsid w:val="00BC5F4E"/>
    <w:rsid w:val="00BC7662"/>
    <w:rsid w:val="00BC7C85"/>
    <w:rsid w:val="00BD0A65"/>
    <w:rsid w:val="00BD191F"/>
    <w:rsid w:val="00BD1E5E"/>
    <w:rsid w:val="00BD3B93"/>
    <w:rsid w:val="00BD485F"/>
    <w:rsid w:val="00BD729F"/>
    <w:rsid w:val="00BE1807"/>
    <w:rsid w:val="00BE30A4"/>
    <w:rsid w:val="00BE568D"/>
    <w:rsid w:val="00BE578C"/>
    <w:rsid w:val="00BE76FB"/>
    <w:rsid w:val="00BF1137"/>
    <w:rsid w:val="00BF12EA"/>
    <w:rsid w:val="00BF2623"/>
    <w:rsid w:val="00BF2A1D"/>
    <w:rsid w:val="00BF3E49"/>
    <w:rsid w:val="00BF4EC9"/>
    <w:rsid w:val="00C006DD"/>
    <w:rsid w:val="00C007BF"/>
    <w:rsid w:val="00C017A3"/>
    <w:rsid w:val="00C06EC6"/>
    <w:rsid w:val="00C11A02"/>
    <w:rsid w:val="00C128C2"/>
    <w:rsid w:val="00C1465A"/>
    <w:rsid w:val="00C16415"/>
    <w:rsid w:val="00C17FAB"/>
    <w:rsid w:val="00C20452"/>
    <w:rsid w:val="00C244C4"/>
    <w:rsid w:val="00C25A73"/>
    <w:rsid w:val="00C2707C"/>
    <w:rsid w:val="00C2725C"/>
    <w:rsid w:val="00C2741A"/>
    <w:rsid w:val="00C275E0"/>
    <w:rsid w:val="00C27A06"/>
    <w:rsid w:val="00C27D21"/>
    <w:rsid w:val="00C31E27"/>
    <w:rsid w:val="00C31F12"/>
    <w:rsid w:val="00C32EA1"/>
    <w:rsid w:val="00C3538A"/>
    <w:rsid w:val="00C41356"/>
    <w:rsid w:val="00C4174B"/>
    <w:rsid w:val="00C4201B"/>
    <w:rsid w:val="00C43D51"/>
    <w:rsid w:val="00C441E7"/>
    <w:rsid w:val="00C45295"/>
    <w:rsid w:val="00C45764"/>
    <w:rsid w:val="00C45C94"/>
    <w:rsid w:val="00C4793C"/>
    <w:rsid w:val="00C539C1"/>
    <w:rsid w:val="00C53E67"/>
    <w:rsid w:val="00C54BD5"/>
    <w:rsid w:val="00C5636A"/>
    <w:rsid w:val="00C5662D"/>
    <w:rsid w:val="00C570E5"/>
    <w:rsid w:val="00C57409"/>
    <w:rsid w:val="00C600E6"/>
    <w:rsid w:val="00C616CE"/>
    <w:rsid w:val="00C61BDF"/>
    <w:rsid w:val="00C62840"/>
    <w:rsid w:val="00C639A7"/>
    <w:rsid w:val="00C647CB"/>
    <w:rsid w:val="00C64CC2"/>
    <w:rsid w:val="00C65018"/>
    <w:rsid w:val="00C65369"/>
    <w:rsid w:val="00C6546F"/>
    <w:rsid w:val="00C65E17"/>
    <w:rsid w:val="00C67E67"/>
    <w:rsid w:val="00C70E41"/>
    <w:rsid w:val="00C71D58"/>
    <w:rsid w:val="00C734B8"/>
    <w:rsid w:val="00C763D8"/>
    <w:rsid w:val="00C76A80"/>
    <w:rsid w:val="00C8074B"/>
    <w:rsid w:val="00C83A71"/>
    <w:rsid w:val="00C85F9F"/>
    <w:rsid w:val="00C87B44"/>
    <w:rsid w:val="00C907EB"/>
    <w:rsid w:val="00C90999"/>
    <w:rsid w:val="00C90DB5"/>
    <w:rsid w:val="00C90E72"/>
    <w:rsid w:val="00C9154A"/>
    <w:rsid w:val="00C91622"/>
    <w:rsid w:val="00C919F0"/>
    <w:rsid w:val="00C9205D"/>
    <w:rsid w:val="00C923A5"/>
    <w:rsid w:val="00C95CC3"/>
    <w:rsid w:val="00C9721E"/>
    <w:rsid w:val="00CA0D04"/>
    <w:rsid w:val="00CA0D58"/>
    <w:rsid w:val="00CA3400"/>
    <w:rsid w:val="00CA5AF6"/>
    <w:rsid w:val="00CA5C33"/>
    <w:rsid w:val="00CA5FC7"/>
    <w:rsid w:val="00CA6507"/>
    <w:rsid w:val="00CA6610"/>
    <w:rsid w:val="00CB064E"/>
    <w:rsid w:val="00CB0C75"/>
    <w:rsid w:val="00CB10E4"/>
    <w:rsid w:val="00CB2717"/>
    <w:rsid w:val="00CB2AB0"/>
    <w:rsid w:val="00CB38DA"/>
    <w:rsid w:val="00CB3FDB"/>
    <w:rsid w:val="00CB40E3"/>
    <w:rsid w:val="00CB6D58"/>
    <w:rsid w:val="00CB7F5F"/>
    <w:rsid w:val="00CC0557"/>
    <w:rsid w:val="00CC1CFE"/>
    <w:rsid w:val="00CC2791"/>
    <w:rsid w:val="00CC2B8B"/>
    <w:rsid w:val="00CC3681"/>
    <w:rsid w:val="00CC38FB"/>
    <w:rsid w:val="00CC3E1C"/>
    <w:rsid w:val="00CC42CE"/>
    <w:rsid w:val="00CC657A"/>
    <w:rsid w:val="00CC7D7A"/>
    <w:rsid w:val="00CD0ED1"/>
    <w:rsid w:val="00CD1643"/>
    <w:rsid w:val="00CD2D65"/>
    <w:rsid w:val="00CD322C"/>
    <w:rsid w:val="00CD3AAD"/>
    <w:rsid w:val="00CD59FF"/>
    <w:rsid w:val="00CD60A1"/>
    <w:rsid w:val="00CD6290"/>
    <w:rsid w:val="00CD7187"/>
    <w:rsid w:val="00CE1E92"/>
    <w:rsid w:val="00CE39CC"/>
    <w:rsid w:val="00CE3BF0"/>
    <w:rsid w:val="00CE4C7F"/>
    <w:rsid w:val="00CE4F51"/>
    <w:rsid w:val="00CE5C0C"/>
    <w:rsid w:val="00CE65ED"/>
    <w:rsid w:val="00CE71B1"/>
    <w:rsid w:val="00CF06EB"/>
    <w:rsid w:val="00CF14E4"/>
    <w:rsid w:val="00CF1FD8"/>
    <w:rsid w:val="00CF2CA5"/>
    <w:rsid w:val="00CF4144"/>
    <w:rsid w:val="00CF42E1"/>
    <w:rsid w:val="00CF4C76"/>
    <w:rsid w:val="00CF59FF"/>
    <w:rsid w:val="00D01AA1"/>
    <w:rsid w:val="00D04774"/>
    <w:rsid w:val="00D04CF6"/>
    <w:rsid w:val="00D0553F"/>
    <w:rsid w:val="00D05B11"/>
    <w:rsid w:val="00D05CF8"/>
    <w:rsid w:val="00D0666A"/>
    <w:rsid w:val="00D0762D"/>
    <w:rsid w:val="00D076F2"/>
    <w:rsid w:val="00D10A95"/>
    <w:rsid w:val="00D10C5A"/>
    <w:rsid w:val="00D12470"/>
    <w:rsid w:val="00D16645"/>
    <w:rsid w:val="00D1678D"/>
    <w:rsid w:val="00D179D3"/>
    <w:rsid w:val="00D20DC6"/>
    <w:rsid w:val="00D21E9C"/>
    <w:rsid w:val="00D2310E"/>
    <w:rsid w:val="00D24785"/>
    <w:rsid w:val="00D24FFF"/>
    <w:rsid w:val="00D313E9"/>
    <w:rsid w:val="00D31C14"/>
    <w:rsid w:val="00D342BB"/>
    <w:rsid w:val="00D43404"/>
    <w:rsid w:val="00D43DA3"/>
    <w:rsid w:val="00D44D54"/>
    <w:rsid w:val="00D44FCB"/>
    <w:rsid w:val="00D45D70"/>
    <w:rsid w:val="00D4614A"/>
    <w:rsid w:val="00D4694F"/>
    <w:rsid w:val="00D47478"/>
    <w:rsid w:val="00D47733"/>
    <w:rsid w:val="00D51B8D"/>
    <w:rsid w:val="00D52F68"/>
    <w:rsid w:val="00D532BA"/>
    <w:rsid w:val="00D53EA4"/>
    <w:rsid w:val="00D60C9C"/>
    <w:rsid w:val="00D6158D"/>
    <w:rsid w:val="00D62192"/>
    <w:rsid w:val="00D62939"/>
    <w:rsid w:val="00D64FFF"/>
    <w:rsid w:val="00D7458A"/>
    <w:rsid w:val="00D76175"/>
    <w:rsid w:val="00D7648E"/>
    <w:rsid w:val="00D778C7"/>
    <w:rsid w:val="00D80817"/>
    <w:rsid w:val="00D8084F"/>
    <w:rsid w:val="00D818F2"/>
    <w:rsid w:val="00D81B03"/>
    <w:rsid w:val="00D8299F"/>
    <w:rsid w:val="00D8318A"/>
    <w:rsid w:val="00D857C4"/>
    <w:rsid w:val="00D862BC"/>
    <w:rsid w:val="00D86405"/>
    <w:rsid w:val="00D87A35"/>
    <w:rsid w:val="00D91E5C"/>
    <w:rsid w:val="00D95C9D"/>
    <w:rsid w:val="00D95DAD"/>
    <w:rsid w:val="00D96E60"/>
    <w:rsid w:val="00D975CE"/>
    <w:rsid w:val="00DA2D7D"/>
    <w:rsid w:val="00DA47D1"/>
    <w:rsid w:val="00DA530B"/>
    <w:rsid w:val="00DA5351"/>
    <w:rsid w:val="00DA6608"/>
    <w:rsid w:val="00DB1484"/>
    <w:rsid w:val="00DB32E4"/>
    <w:rsid w:val="00DB403D"/>
    <w:rsid w:val="00DB4509"/>
    <w:rsid w:val="00DB5088"/>
    <w:rsid w:val="00DB6A8B"/>
    <w:rsid w:val="00DC2A88"/>
    <w:rsid w:val="00DC5D12"/>
    <w:rsid w:val="00DC6D9F"/>
    <w:rsid w:val="00DD04C9"/>
    <w:rsid w:val="00DD38C3"/>
    <w:rsid w:val="00DD43E0"/>
    <w:rsid w:val="00DD476D"/>
    <w:rsid w:val="00DD5FB0"/>
    <w:rsid w:val="00DD6A0C"/>
    <w:rsid w:val="00DE0339"/>
    <w:rsid w:val="00DE14BC"/>
    <w:rsid w:val="00DE19F1"/>
    <w:rsid w:val="00DE228B"/>
    <w:rsid w:val="00DE2705"/>
    <w:rsid w:val="00DE2915"/>
    <w:rsid w:val="00DF005E"/>
    <w:rsid w:val="00DF0E27"/>
    <w:rsid w:val="00DF0FE3"/>
    <w:rsid w:val="00DF3A17"/>
    <w:rsid w:val="00DF3D0F"/>
    <w:rsid w:val="00DF572D"/>
    <w:rsid w:val="00DF6385"/>
    <w:rsid w:val="00DF66D4"/>
    <w:rsid w:val="00DF67C5"/>
    <w:rsid w:val="00E040A7"/>
    <w:rsid w:val="00E040EF"/>
    <w:rsid w:val="00E04563"/>
    <w:rsid w:val="00E0629E"/>
    <w:rsid w:val="00E074CF"/>
    <w:rsid w:val="00E07537"/>
    <w:rsid w:val="00E10274"/>
    <w:rsid w:val="00E11CA7"/>
    <w:rsid w:val="00E13CA1"/>
    <w:rsid w:val="00E142A9"/>
    <w:rsid w:val="00E14DBF"/>
    <w:rsid w:val="00E15028"/>
    <w:rsid w:val="00E1541B"/>
    <w:rsid w:val="00E161F1"/>
    <w:rsid w:val="00E16D76"/>
    <w:rsid w:val="00E2257E"/>
    <w:rsid w:val="00E23857"/>
    <w:rsid w:val="00E248BB"/>
    <w:rsid w:val="00E251AF"/>
    <w:rsid w:val="00E260C8"/>
    <w:rsid w:val="00E26786"/>
    <w:rsid w:val="00E2759C"/>
    <w:rsid w:val="00E307B7"/>
    <w:rsid w:val="00E30E12"/>
    <w:rsid w:val="00E341FF"/>
    <w:rsid w:val="00E34796"/>
    <w:rsid w:val="00E35323"/>
    <w:rsid w:val="00E35783"/>
    <w:rsid w:val="00E368AF"/>
    <w:rsid w:val="00E41D1E"/>
    <w:rsid w:val="00E4327E"/>
    <w:rsid w:val="00E4361E"/>
    <w:rsid w:val="00E45C68"/>
    <w:rsid w:val="00E46B1D"/>
    <w:rsid w:val="00E47AF8"/>
    <w:rsid w:val="00E50647"/>
    <w:rsid w:val="00E50729"/>
    <w:rsid w:val="00E51F3E"/>
    <w:rsid w:val="00E53C0D"/>
    <w:rsid w:val="00E544A8"/>
    <w:rsid w:val="00E573B9"/>
    <w:rsid w:val="00E57F51"/>
    <w:rsid w:val="00E61B62"/>
    <w:rsid w:val="00E653CD"/>
    <w:rsid w:val="00E65B9F"/>
    <w:rsid w:val="00E66586"/>
    <w:rsid w:val="00E66E06"/>
    <w:rsid w:val="00E70B0C"/>
    <w:rsid w:val="00E71757"/>
    <w:rsid w:val="00E726B2"/>
    <w:rsid w:val="00E72FE3"/>
    <w:rsid w:val="00E73900"/>
    <w:rsid w:val="00E7681E"/>
    <w:rsid w:val="00E76E6C"/>
    <w:rsid w:val="00E77A72"/>
    <w:rsid w:val="00E80C22"/>
    <w:rsid w:val="00E8235E"/>
    <w:rsid w:val="00E83821"/>
    <w:rsid w:val="00E844A6"/>
    <w:rsid w:val="00E849DD"/>
    <w:rsid w:val="00E84F4C"/>
    <w:rsid w:val="00E85BDA"/>
    <w:rsid w:val="00E85F5E"/>
    <w:rsid w:val="00E86A11"/>
    <w:rsid w:val="00E87308"/>
    <w:rsid w:val="00E87761"/>
    <w:rsid w:val="00E878B2"/>
    <w:rsid w:val="00E87B4E"/>
    <w:rsid w:val="00E92DD5"/>
    <w:rsid w:val="00E95582"/>
    <w:rsid w:val="00E96D7E"/>
    <w:rsid w:val="00E97E58"/>
    <w:rsid w:val="00EA32CF"/>
    <w:rsid w:val="00EA3385"/>
    <w:rsid w:val="00EA5546"/>
    <w:rsid w:val="00EA757A"/>
    <w:rsid w:val="00EB002A"/>
    <w:rsid w:val="00EB3915"/>
    <w:rsid w:val="00EB4AB9"/>
    <w:rsid w:val="00EB67DF"/>
    <w:rsid w:val="00EB7149"/>
    <w:rsid w:val="00EC49F3"/>
    <w:rsid w:val="00EC5315"/>
    <w:rsid w:val="00EC60CF"/>
    <w:rsid w:val="00EC63F0"/>
    <w:rsid w:val="00EC71AB"/>
    <w:rsid w:val="00ED0C58"/>
    <w:rsid w:val="00ED16EB"/>
    <w:rsid w:val="00ED22A6"/>
    <w:rsid w:val="00ED2612"/>
    <w:rsid w:val="00ED2647"/>
    <w:rsid w:val="00ED4846"/>
    <w:rsid w:val="00ED4E29"/>
    <w:rsid w:val="00EE228D"/>
    <w:rsid w:val="00EE58FA"/>
    <w:rsid w:val="00EE59AA"/>
    <w:rsid w:val="00EE6847"/>
    <w:rsid w:val="00EF2C61"/>
    <w:rsid w:val="00EF6484"/>
    <w:rsid w:val="00F01378"/>
    <w:rsid w:val="00F01C3F"/>
    <w:rsid w:val="00F04C1D"/>
    <w:rsid w:val="00F04C53"/>
    <w:rsid w:val="00F051F6"/>
    <w:rsid w:val="00F07348"/>
    <w:rsid w:val="00F11AE2"/>
    <w:rsid w:val="00F127F9"/>
    <w:rsid w:val="00F14F89"/>
    <w:rsid w:val="00F151DF"/>
    <w:rsid w:val="00F15A42"/>
    <w:rsid w:val="00F16DA5"/>
    <w:rsid w:val="00F20C13"/>
    <w:rsid w:val="00F24668"/>
    <w:rsid w:val="00F25442"/>
    <w:rsid w:val="00F26788"/>
    <w:rsid w:val="00F30DBB"/>
    <w:rsid w:val="00F332F5"/>
    <w:rsid w:val="00F33885"/>
    <w:rsid w:val="00F34159"/>
    <w:rsid w:val="00F35357"/>
    <w:rsid w:val="00F370CD"/>
    <w:rsid w:val="00F370CF"/>
    <w:rsid w:val="00F37397"/>
    <w:rsid w:val="00F40016"/>
    <w:rsid w:val="00F43C0C"/>
    <w:rsid w:val="00F446AB"/>
    <w:rsid w:val="00F46CEA"/>
    <w:rsid w:val="00F50DAD"/>
    <w:rsid w:val="00F55DD2"/>
    <w:rsid w:val="00F55F08"/>
    <w:rsid w:val="00F572F4"/>
    <w:rsid w:val="00F62A95"/>
    <w:rsid w:val="00F639D9"/>
    <w:rsid w:val="00F64BD2"/>
    <w:rsid w:val="00F6526F"/>
    <w:rsid w:val="00F665C2"/>
    <w:rsid w:val="00F673C0"/>
    <w:rsid w:val="00F678CF"/>
    <w:rsid w:val="00F70C82"/>
    <w:rsid w:val="00F71AE5"/>
    <w:rsid w:val="00F72D73"/>
    <w:rsid w:val="00F750EB"/>
    <w:rsid w:val="00F757ED"/>
    <w:rsid w:val="00F77930"/>
    <w:rsid w:val="00F8179B"/>
    <w:rsid w:val="00F81A8D"/>
    <w:rsid w:val="00F829EA"/>
    <w:rsid w:val="00F82B66"/>
    <w:rsid w:val="00F82DA3"/>
    <w:rsid w:val="00F84234"/>
    <w:rsid w:val="00F84AB6"/>
    <w:rsid w:val="00F863A3"/>
    <w:rsid w:val="00F86D94"/>
    <w:rsid w:val="00F8748E"/>
    <w:rsid w:val="00F93965"/>
    <w:rsid w:val="00F941C7"/>
    <w:rsid w:val="00F96ACA"/>
    <w:rsid w:val="00F971CD"/>
    <w:rsid w:val="00FA0181"/>
    <w:rsid w:val="00FA04EA"/>
    <w:rsid w:val="00FA0810"/>
    <w:rsid w:val="00FA311C"/>
    <w:rsid w:val="00FA36F9"/>
    <w:rsid w:val="00FA4E02"/>
    <w:rsid w:val="00FA64E8"/>
    <w:rsid w:val="00FA6A52"/>
    <w:rsid w:val="00FA6C83"/>
    <w:rsid w:val="00FB01F1"/>
    <w:rsid w:val="00FB18AC"/>
    <w:rsid w:val="00FB289E"/>
    <w:rsid w:val="00FB297E"/>
    <w:rsid w:val="00FB4B14"/>
    <w:rsid w:val="00FB4D76"/>
    <w:rsid w:val="00FB6671"/>
    <w:rsid w:val="00FB6B7C"/>
    <w:rsid w:val="00FD029C"/>
    <w:rsid w:val="00FD1C43"/>
    <w:rsid w:val="00FD48D3"/>
    <w:rsid w:val="00FD5D6F"/>
    <w:rsid w:val="00FE0B91"/>
    <w:rsid w:val="00FE197C"/>
    <w:rsid w:val="00FE1EAF"/>
    <w:rsid w:val="00FE2A5A"/>
    <w:rsid w:val="00FE4C23"/>
    <w:rsid w:val="00FE7897"/>
    <w:rsid w:val="00FE7DC5"/>
    <w:rsid w:val="00FE7EE4"/>
    <w:rsid w:val="00FF112B"/>
    <w:rsid w:val="00FF1BA3"/>
    <w:rsid w:val="00FF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DA5"/>
    <w:rPr>
      <w:sz w:val="28"/>
    </w:rPr>
  </w:style>
  <w:style w:type="paragraph" w:styleId="1">
    <w:name w:val="heading 1"/>
    <w:basedOn w:val="a"/>
    <w:next w:val="a"/>
    <w:link w:val="10"/>
    <w:qFormat/>
    <w:rsid w:val="00192DA5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link w:val="20"/>
    <w:qFormat/>
    <w:rsid w:val="00192DA5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92DA5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192DA5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link w:val="50"/>
    <w:qFormat/>
    <w:rsid w:val="00192DA5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link w:val="60"/>
    <w:qFormat/>
    <w:rsid w:val="008007E8"/>
    <w:pPr>
      <w:keepNext/>
      <w:spacing w:before="100" w:beforeAutospacing="1" w:after="100" w:afterAutospacing="1"/>
      <w:ind w:right="284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192DA5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2D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92DA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92DA5"/>
  </w:style>
  <w:style w:type="paragraph" w:styleId="a7">
    <w:name w:val="List Paragraph"/>
    <w:basedOn w:val="a"/>
    <w:uiPriority w:val="99"/>
    <w:qFormat/>
    <w:rsid w:val="00BB74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1EAF"/>
    <w:rPr>
      <w:rFonts w:ascii="Arial Narrow" w:hAnsi="Arial Narrow"/>
      <w:sz w:val="32"/>
      <w:lang w:val="en-US"/>
    </w:rPr>
  </w:style>
  <w:style w:type="paragraph" w:styleId="a8">
    <w:name w:val="Normal (Web)"/>
    <w:basedOn w:val="a"/>
    <w:uiPriority w:val="99"/>
    <w:unhideWhenUsed/>
    <w:rsid w:val="00D44D54"/>
    <w:pPr>
      <w:spacing w:before="100" w:beforeAutospacing="1" w:after="119"/>
    </w:pPr>
    <w:rPr>
      <w:sz w:val="24"/>
      <w:szCs w:val="24"/>
    </w:rPr>
  </w:style>
  <w:style w:type="paragraph" w:styleId="a9">
    <w:name w:val="Body Text"/>
    <w:basedOn w:val="a"/>
    <w:link w:val="aa"/>
    <w:rsid w:val="00901141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011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007E8"/>
    <w:rPr>
      <w:b/>
      <w:bCs/>
      <w:sz w:val="15"/>
      <w:szCs w:val="15"/>
    </w:rPr>
  </w:style>
  <w:style w:type="paragraph" w:customStyle="1" w:styleId="PamkaStad">
    <w:name w:val="PamkaStad"/>
    <w:basedOn w:val="a"/>
    <w:rsid w:val="008007E8"/>
    <w:pPr>
      <w:jc w:val="center"/>
    </w:pPr>
    <w:rPr>
      <w:rFonts w:ascii="Arial" w:hAnsi="Arial"/>
      <w:sz w:val="24"/>
    </w:rPr>
  </w:style>
  <w:style w:type="paragraph" w:styleId="ab">
    <w:name w:val="Balloon Text"/>
    <w:basedOn w:val="a"/>
    <w:link w:val="ac"/>
    <w:uiPriority w:val="99"/>
    <w:unhideWhenUsed/>
    <w:rsid w:val="008007E8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007E8"/>
    <w:rPr>
      <w:rFonts w:ascii="Tahoma" w:hAnsi="Tahoma"/>
      <w:sz w:val="16"/>
      <w:szCs w:val="16"/>
    </w:rPr>
  </w:style>
  <w:style w:type="character" w:styleId="ad">
    <w:name w:val="Hyperlink"/>
    <w:basedOn w:val="a0"/>
    <w:unhideWhenUsed/>
    <w:rsid w:val="008007E8"/>
    <w:rPr>
      <w:color w:val="0000FF"/>
      <w:u w:val="single"/>
    </w:rPr>
  </w:style>
  <w:style w:type="paragraph" w:customStyle="1" w:styleId="ae">
    <w:name w:val="ОБЩИИЙ ТЕКСТ"/>
    <w:basedOn w:val="af"/>
    <w:qFormat/>
    <w:rsid w:val="00523922"/>
    <w:pPr>
      <w:spacing w:after="0" w:line="360" w:lineRule="auto"/>
      <w:ind w:left="425" w:right="113" w:firstLine="567"/>
      <w:jc w:val="both"/>
    </w:pPr>
    <w:rPr>
      <w:szCs w:val="28"/>
      <w:lang w:eastAsia="ar-SA"/>
    </w:rPr>
  </w:style>
  <w:style w:type="paragraph" w:styleId="af">
    <w:name w:val="Body Text Indent"/>
    <w:basedOn w:val="a"/>
    <w:link w:val="af0"/>
    <w:rsid w:val="0052392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23922"/>
    <w:rPr>
      <w:sz w:val="28"/>
    </w:rPr>
  </w:style>
  <w:style w:type="character" w:styleId="af1">
    <w:name w:val="Strong"/>
    <w:basedOn w:val="a0"/>
    <w:uiPriority w:val="22"/>
    <w:qFormat/>
    <w:rsid w:val="00056CE0"/>
    <w:rPr>
      <w:b/>
      <w:bCs/>
    </w:rPr>
  </w:style>
  <w:style w:type="character" w:styleId="af2">
    <w:name w:val="Emphasis"/>
    <w:basedOn w:val="a0"/>
    <w:qFormat/>
    <w:rsid w:val="00115A4A"/>
    <w:rPr>
      <w:i/>
      <w:iCs/>
    </w:rPr>
  </w:style>
  <w:style w:type="paragraph" w:customStyle="1" w:styleId="Stamp-12">
    <w:name w:val="Stamp-12"/>
    <w:basedOn w:val="a"/>
    <w:rsid w:val="00115A4A"/>
    <w:pPr>
      <w:jc w:val="center"/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rsid w:val="004363E3"/>
    <w:rPr>
      <w:sz w:val="28"/>
    </w:rPr>
  </w:style>
  <w:style w:type="character" w:customStyle="1" w:styleId="apple-converted-space">
    <w:name w:val="apple-converted-space"/>
    <w:basedOn w:val="a0"/>
    <w:rsid w:val="005A6E11"/>
  </w:style>
  <w:style w:type="paragraph" w:styleId="af3">
    <w:name w:val="footnote text"/>
    <w:basedOn w:val="a"/>
    <w:link w:val="af4"/>
    <w:rsid w:val="00F07348"/>
    <w:rPr>
      <w:sz w:val="20"/>
    </w:rPr>
  </w:style>
  <w:style w:type="character" w:customStyle="1" w:styleId="af4">
    <w:name w:val="Текст сноски Знак"/>
    <w:basedOn w:val="a0"/>
    <w:link w:val="af3"/>
    <w:rsid w:val="00F07348"/>
  </w:style>
  <w:style w:type="character" w:styleId="af5">
    <w:name w:val="footnote reference"/>
    <w:basedOn w:val="a0"/>
    <w:rsid w:val="00F07348"/>
    <w:rPr>
      <w:vertAlign w:val="superscript"/>
    </w:rPr>
  </w:style>
  <w:style w:type="character" w:customStyle="1" w:styleId="20">
    <w:name w:val="Заголовок 2 Знак"/>
    <w:basedOn w:val="a0"/>
    <w:link w:val="2"/>
    <w:rsid w:val="00247E68"/>
    <w:rPr>
      <w:sz w:val="24"/>
    </w:rPr>
  </w:style>
  <w:style w:type="character" w:customStyle="1" w:styleId="10">
    <w:name w:val="Заголовок 1 Знак"/>
    <w:link w:val="1"/>
    <w:rsid w:val="007D7FF1"/>
    <w:rPr>
      <w:sz w:val="24"/>
      <w:u w:val="single"/>
    </w:rPr>
  </w:style>
  <w:style w:type="character" w:customStyle="1" w:styleId="50">
    <w:name w:val="Заголовок 5 Знак"/>
    <w:basedOn w:val="a0"/>
    <w:link w:val="5"/>
    <w:rsid w:val="00B56810"/>
    <w:rPr>
      <w:rFonts w:ascii="ISOCTEUR" w:hAnsi="ISOCTEUR"/>
      <w:i/>
      <w:spacing w:val="-5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DA5"/>
    <w:rPr>
      <w:sz w:val="28"/>
    </w:rPr>
  </w:style>
  <w:style w:type="paragraph" w:styleId="1">
    <w:name w:val="heading 1"/>
    <w:basedOn w:val="a"/>
    <w:next w:val="a"/>
    <w:qFormat/>
    <w:rsid w:val="00192DA5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qFormat/>
    <w:rsid w:val="00192DA5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92DA5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192DA5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link w:val="60"/>
    <w:qFormat/>
    <w:rsid w:val="008007E8"/>
    <w:pPr>
      <w:keepNext/>
      <w:spacing w:before="100" w:beforeAutospacing="1" w:after="100" w:afterAutospacing="1"/>
      <w:ind w:right="284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192DA5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2D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92DA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92DA5"/>
  </w:style>
  <w:style w:type="paragraph" w:styleId="a7">
    <w:name w:val="List Paragraph"/>
    <w:basedOn w:val="a"/>
    <w:qFormat/>
    <w:rsid w:val="00BB74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1EAF"/>
    <w:rPr>
      <w:rFonts w:ascii="Arial Narrow" w:hAnsi="Arial Narrow"/>
      <w:sz w:val="32"/>
      <w:lang w:val="en-US"/>
    </w:rPr>
  </w:style>
  <w:style w:type="paragraph" w:styleId="a8">
    <w:name w:val="Normal (Web)"/>
    <w:basedOn w:val="a"/>
    <w:uiPriority w:val="99"/>
    <w:unhideWhenUsed/>
    <w:rsid w:val="00D44D54"/>
    <w:pPr>
      <w:spacing w:before="100" w:beforeAutospacing="1" w:after="119"/>
    </w:pPr>
    <w:rPr>
      <w:sz w:val="24"/>
      <w:szCs w:val="24"/>
    </w:rPr>
  </w:style>
  <w:style w:type="paragraph" w:styleId="a9">
    <w:name w:val="Body Text"/>
    <w:basedOn w:val="a"/>
    <w:link w:val="aa"/>
    <w:rsid w:val="00901141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011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007E8"/>
    <w:rPr>
      <w:b/>
      <w:bCs/>
      <w:sz w:val="15"/>
      <w:szCs w:val="15"/>
    </w:rPr>
  </w:style>
  <w:style w:type="paragraph" w:customStyle="1" w:styleId="PamkaStad">
    <w:name w:val="PamkaStad"/>
    <w:basedOn w:val="a"/>
    <w:rsid w:val="008007E8"/>
    <w:pPr>
      <w:jc w:val="center"/>
    </w:pPr>
    <w:rPr>
      <w:rFonts w:ascii="Arial" w:hAnsi="Arial"/>
      <w:sz w:val="24"/>
    </w:rPr>
  </w:style>
  <w:style w:type="paragraph" w:styleId="ab">
    <w:name w:val="Balloon Text"/>
    <w:basedOn w:val="a"/>
    <w:link w:val="ac"/>
    <w:uiPriority w:val="99"/>
    <w:unhideWhenUsed/>
    <w:rsid w:val="008007E8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007E8"/>
    <w:rPr>
      <w:rFonts w:ascii="Tahoma" w:hAnsi="Tahoma"/>
      <w:sz w:val="16"/>
      <w:szCs w:val="16"/>
    </w:rPr>
  </w:style>
  <w:style w:type="character" w:styleId="ad">
    <w:name w:val="Hyperlink"/>
    <w:basedOn w:val="a0"/>
    <w:unhideWhenUsed/>
    <w:rsid w:val="008007E8"/>
    <w:rPr>
      <w:color w:val="0000FF"/>
      <w:u w:val="single"/>
    </w:rPr>
  </w:style>
  <w:style w:type="paragraph" w:customStyle="1" w:styleId="ae">
    <w:name w:val="ОБЩИИЙ ТЕКСТ"/>
    <w:basedOn w:val="af"/>
    <w:qFormat/>
    <w:rsid w:val="00523922"/>
    <w:pPr>
      <w:spacing w:after="0" w:line="360" w:lineRule="auto"/>
      <w:ind w:left="425" w:right="113" w:firstLine="567"/>
      <w:jc w:val="both"/>
    </w:pPr>
    <w:rPr>
      <w:szCs w:val="28"/>
      <w:lang w:eastAsia="ar-SA"/>
    </w:rPr>
  </w:style>
  <w:style w:type="paragraph" w:styleId="af">
    <w:name w:val="Body Text Indent"/>
    <w:basedOn w:val="a"/>
    <w:link w:val="af0"/>
    <w:rsid w:val="0052392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23922"/>
    <w:rPr>
      <w:sz w:val="28"/>
    </w:rPr>
  </w:style>
  <w:style w:type="character" w:styleId="af1">
    <w:name w:val="Strong"/>
    <w:basedOn w:val="a0"/>
    <w:uiPriority w:val="22"/>
    <w:qFormat/>
    <w:rsid w:val="00056CE0"/>
    <w:rPr>
      <w:b/>
      <w:bCs/>
    </w:rPr>
  </w:style>
  <w:style w:type="character" w:styleId="af2">
    <w:name w:val="Emphasis"/>
    <w:basedOn w:val="a0"/>
    <w:qFormat/>
    <w:rsid w:val="00115A4A"/>
    <w:rPr>
      <w:i/>
      <w:iCs/>
    </w:rPr>
  </w:style>
  <w:style w:type="paragraph" w:customStyle="1" w:styleId="Stamp-12">
    <w:name w:val="Stamp-12"/>
    <w:basedOn w:val="a"/>
    <w:rsid w:val="00115A4A"/>
    <w:pPr>
      <w:jc w:val="center"/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4363E3"/>
    <w:rPr>
      <w:sz w:val="28"/>
    </w:rPr>
  </w:style>
  <w:style w:type="character" w:customStyle="1" w:styleId="apple-converted-space">
    <w:name w:val="apple-converted-space"/>
    <w:basedOn w:val="a0"/>
    <w:rsid w:val="005A6E11"/>
  </w:style>
  <w:style w:type="paragraph" w:styleId="af3">
    <w:name w:val="footnote text"/>
    <w:basedOn w:val="a"/>
    <w:link w:val="af4"/>
    <w:rsid w:val="00F07348"/>
    <w:rPr>
      <w:sz w:val="20"/>
    </w:rPr>
  </w:style>
  <w:style w:type="character" w:customStyle="1" w:styleId="af4">
    <w:name w:val="Текст сноски Знак"/>
    <w:basedOn w:val="a0"/>
    <w:link w:val="af3"/>
    <w:rsid w:val="00F07348"/>
  </w:style>
  <w:style w:type="character" w:styleId="af5">
    <w:name w:val="footnote reference"/>
    <w:basedOn w:val="a0"/>
    <w:rsid w:val="00F0734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eploov\Spesh\spe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82FFD-8997-4B43-AD4F-23A4A7198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</Template>
  <TotalTime>3284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СПЕЦИФИКАЦИИ</vt:lpstr>
    </vt:vector>
  </TitlesOfParts>
  <Company>ОАО "Гражданпроект"</Company>
  <LinksUpToDate>false</LinksUpToDate>
  <CharactersWithSpaces>1165</CharactersWithSpaces>
  <SharedDoc>false</SharedDoc>
  <HyperlinkBase>da78@inbox.ru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СПЕЦИФИКАЦИИ</dc:title>
  <dc:subject>СПЕЦИФИКАЦИЯ МАТЕРИАЛОВ и ОБОРУДОВАНИЯ</dc:subject>
  <dc:creator>Mezentsev</dc:creator>
  <cp:keywords>СПЕЦИФИКАЦИЯ</cp:keywords>
  <dc:description>Шаблон СПЕЦИФИКАЦИИ - разработал DANILIN
 Доработка ЗАО "ПОТОК" 23-06-2007</dc:description>
  <cp:lastModifiedBy>AOZavidova</cp:lastModifiedBy>
  <cp:revision>313</cp:revision>
  <cp:lastPrinted>2015-04-13T13:15:00Z</cp:lastPrinted>
  <dcterms:created xsi:type="dcterms:W3CDTF">2013-05-16T14:41:00Z</dcterms:created>
  <dcterms:modified xsi:type="dcterms:W3CDTF">2015-04-20T10:29:00Z</dcterms:modified>
  <cp:category>Шаблон СПЕЦИФИКАЦИИ</cp:category>
  <cp:contentStatus>Готов</cp:contentStatus>
</cp:coreProperties>
</file>